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B5E7" w14:textId="693A4563" w:rsidR="00BB6DF0" w:rsidRPr="000677A9" w:rsidRDefault="000677A9" w:rsidP="00BB6DF0">
      <w:pPr>
        <w:pStyle w:val="CRCoverPage"/>
        <w:tabs>
          <w:tab w:val="right" w:pos="9639"/>
        </w:tabs>
        <w:spacing w:after="0"/>
        <w:rPr>
          <w:b/>
          <w:i/>
          <w:noProof/>
          <w:sz w:val="28"/>
        </w:rPr>
      </w:pPr>
      <w:r w:rsidRPr="000677A9">
        <w:rPr>
          <w:b/>
          <w:noProof/>
          <w:sz w:val="24"/>
        </w:rPr>
        <w:t>3GPP TSG-SA4 MTSI SWG Telco on ITT4RT</w:t>
      </w:r>
      <w:r w:rsidR="00D33141" w:rsidRPr="000677A9">
        <w:rPr>
          <w:b/>
          <w:i/>
          <w:noProof/>
          <w:sz w:val="28"/>
        </w:rPr>
        <w:tab/>
      </w:r>
      <w:r w:rsidR="00726A3C" w:rsidRPr="00726A3C">
        <w:rPr>
          <w:rFonts w:cs="Arial"/>
          <w:b/>
          <w:bCs/>
          <w:color w:val="808080"/>
          <w:sz w:val="26"/>
          <w:szCs w:val="26"/>
        </w:rPr>
        <w:t>S4aM220683</w:t>
      </w:r>
    </w:p>
    <w:p w14:paraId="5D84A8A2" w14:textId="180628B3" w:rsidR="005B1EB1" w:rsidRPr="0098577C" w:rsidRDefault="00726A3C" w:rsidP="005B1EB1">
      <w:pPr>
        <w:spacing w:after="120"/>
        <w:outlineLvl w:val="0"/>
        <w:rPr>
          <w:rFonts w:ascii="Arial" w:eastAsia="Malgun Gothic" w:hAnsi="Arial"/>
          <w:b/>
          <w:noProof/>
          <w:lang w:val="en-US"/>
        </w:rPr>
      </w:pPr>
      <w:r>
        <w:rPr>
          <w:rFonts w:ascii="Arial" w:eastAsia="Malgun Gothic" w:hAnsi="Arial"/>
          <w:b/>
          <w:noProof/>
          <w:lang w:val="en-US"/>
        </w:rPr>
        <w:t>02</w:t>
      </w:r>
      <w:r w:rsidR="000677A9" w:rsidRPr="000677A9">
        <w:rPr>
          <w:rFonts w:ascii="Arial" w:eastAsia="Malgun Gothic" w:hAnsi="Arial"/>
          <w:b/>
          <w:noProof/>
          <w:lang w:val="en-US"/>
        </w:rPr>
        <w:t xml:space="preserve"> </w:t>
      </w:r>
      <w:r>
        <w:rPr>
          <w:rFonts w:ascii="Arial" w:eastAsia="Malgun Gothic" w:hAnsi="Arial"/>
          <w:b/>
          <w:noProof/>
          <w:lang w:val="en-US"/>
        </w:rPr>
        <w:t xml:space="preserve">February </w:t>
      </w:r>
      <w:r w:rsidR="000677A9">
        <w:rPr>
          <w:rFonts w:ascii="Arial" w:eastAsia="Malgun Gothic" w:hAnsi="Arial"/>
          <w:b/>
          <w:noProof/>
          <w:lang w:val="en-US"/>
        </w:rPr>
        <w:t>202</w:t>
      </w:r>
      <w:r>
        <w:rPr>
          <w:rFonts w:ascii="Arial" w:eastAsia="Malgun Gothic" w:hAnsi="Arial"/>
          <w:b/>
          <w:noProof/>
          <w:lang w:val="en-US"/>
        </w:rPr>
        <w:t>2</w:t>
      </w:r>
      <w:r w:rsidR="000677A9" w:rsidRPr="000677A9">
        <w:rPr>
          <w:rFonts w:ascii="Arial" w:eastAsia="Malgun Gothic" w:hAnsi="Arial"/>
          <w:b/>
          <w:noProof/>
          <w:lang w:val="en-US"/>
        </w:rPr>
        <w:t xml:space="preserve">, </w:t>
      </w:r>
      <w:r w:rsidR="000677A9">
        <w:rPr>
          <w:rFonts w:ascii="Arial" w:eastAsia="Malgun Gothic" w:hAnsi="Arial"/>
          <w:b/>
          <w:noProof/>
          <w:lang w:val="en-US"/>
        </w:rPr>
        <w:t>07</w:t>
      </w:r>
      <w:r w:rsidR="000677A9" w:rsidRPr="000677A9">
        <w:rPr>
          <w:rFonts w:ascii="Arial" w:eastAsia="Malgun Gothic" w:hAnsi="Arial"/>
          <w:b/>
          <w:noProof/>
          <w:lang w:val="en-US"/>
        </w:rPr>
        <w:t>:00-</w:t>
      </w:r>
      <w:r w:rsidR="000677A9">
        <w:rPr>
          <w:rFonts w:ascii="Arial" w:eastAsia="Malgun Gothic" w:hAnsi="Arial"/>
          <w:b/>
          <w:noProof/>
          <w:lang w:val="en-US"/>
        </w:rPr>
        <w:t>09</w:t>
      </w:r>
      <w:r w:rsidR="000677A9" w:rsidRPr="000677A9">
        <w:rPr>
          <w:rFonts w:ascii="Arial" w:eastAsia="Malgun Gothic" w:hAnsi="Arial"/>
          <w:b/>
          <w:noProof/>
          <w:lang w:val="en-US"/>
        </w:rPr>
        <w:t>:00 CEST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316673AB" w:rsidR="001E41F3" w:rsidRPr="00410371" w:rsidRDefault="00C245DB" w:rsidP="00E13F3D">
            <w:pPr>
              <w:pStyle w:val="CRCoverPage"/>
              <w:spacing w:after="0"/>
              <w:jc w:val="right"/>
              <w:rPr>
                <w:b/>
                <w:noProof/>
                <w:sz w:val="28"/>
              </w:rPr>
            </w:pPr>
            <w:r>
              <w:rPr>
                <w:b/>
                <w:noProof/>
                <w:sz w:val="28"/>
              </w:rPr>
              <w:t>26.</w:t>
            </w:r>
            <w:r w:rsidR="00726A3C">
              <w:rPr>
                <w:b/>
                <w:noProof/>
                <w:sz w:val="28"/>
              </w:rPr>
              <w:t>9</w:t>
            </w:r>
            <w:r w:rsidR="00226FB4">
              <w:rPr>
                <w:b/>
                <w:noProof/>
                <w:sz w:val="28"/>
              </w:rPr>
              <w:t>62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7ACACB6" w:rsidR="001E41F3" w:rsidRPr="00410371" w:rsidRDefault="00D23B1D">
            <w:pPr>
              <w:pStyle w:val="CRCoverPage"/>
              <w:spacing w:after="0"/>
              <w:jc w:val="center"/>
              <w:rPr>
                <w:noProof/>
                <w:sz w:val="28"/>
              </w:rPr>
            </w:pPr>
            <w:r>
              <w:rPr>
                <w:b/>
                <w:noProof/>
                <w:sz w:val="28"/>
              </w:rPr>
              <w:t>0</w:t>
            </w:r>
            <w:r w:rsidR="0007309A">
              <w:rPr>
                <w:b/>
                <w:noProof/>
                <w:sz w:val="28"/>
              </w:rPr>
              <w:t>.</w:t>
            </w:r>
            <w:r w:rsidR="00A97CA9">
              <w:rPr>
                <w:b/>
                <w:noProof/>
                <w:sz w:val="28"/>
              </w:rPr>
              <w:t>0</w:t>
            </w:r>
            <w:r w:rsidR="0007309A">
              <w:rPr>
                <w:b/>
                <w:noProof/>
                <w:sz w:val="28"/>
              </w:rPr>
              <w:t>.</w:t>
            </w:r>
            <w:r w:rsidR="00726A3C">
              <w:rPr>
                <w:b/>
                <w:noProof/>
                <w:sz w:val="28"/>
              </w:rPr>
              <w:t>2</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33E540F" w:rsidR="001E41F3" w:rsidRDefault="000677A9" w:rsidP="00726A3C">
            <w:pPr>
              <w:pStyle w:val="CRCoverPage"/>
              <w:spacing w:after="0"/>
              <w:rPr>
                <w:noProof/>
              </w:rPr>
            </w:pPr>
            <w:r w:rsidRPr="000677A9">
              <w:rPr>
                <w:noProof/>
              </w:rPr>
              <w:t>PCR TR 26.</w:t>
            </w:r>
            <w:r w:rsidR="00726A3C">
              <w:rPr>
                <w:noProof/>
              </w:rPr>
              <w:t>9</w:t>
            </w:r>
            <w:r w:rsidRPr="000677A9">
              <w:rPr>
                <w:noProof/>
              </w:rPr>
              <w:t>62 Presentation Overlay</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5D2B80" w:rsidR="001E41F3" w:rsidRDefault="000677A9" w:rsidP="00780A7F">
            <w:pPr>
              <w:pStyle w:val="CRCoverPage"/>
              <w:spacing w:after="0"/>
              <w:rPr>
                <w:noProof/>
              </w:rPr>
            </w:pPr>
            <w:r>
              <w:rPr>
                <w:noProof/>
              </w:rPr>
              <w:t>KPN N.V.</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97123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355CDC09" w:rsidR="001E41F3" w:rsidRDefault="00CB59D1">
            <w:pPr>
              <w:pStyle w:val="CRCoverPage"/>
              <w:spacing w:after="0"/>
              <w:ind w:left="100"/>
              <w:rPr>
                <w:noProof/>
              </w:rPr>
            </w:pPr>
            <w:r>
              <w:rPr>
                <w:noProof/>
              </w:rPr>
              <w:t>ITT4RT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1108EFC" w:rsidR="001E41F3" w:rsidRDefault="00C043B1" w:rsidP="007C2F14">
            <w:pPr>
              <w:pStyle w:val="CRCoverPage"/>
              <w:spacing w:after="0"/>
              <w:ind w:left="100"/>
              <w:rPr>
                <w:noProof/>
              </w:rPr>
            </w:pPr>
            <w:r>
              <w:rPr>
                <w:noProof/>
              </w:rPr>
              <w:t>20</w:t>
            </w:r>
            <w:r w:rsidR="00C245DB">
              <w:rPr>
                <w:noProof/>
              </w:rPr>
              <w:t>2</w:t>
            </w:r>
            <w:r w:rsidR="00726A3C">
              <w:rPr>
                <w:noProof/>
              </w:rPr>
              <w:t>2</w:t>
            </w:r>
            <w:r w:rsidR="00C245DB">
              <w:rPr>
                <w:noProof/>
              </w:rPr>
              <w:t>-</w:t>
            </w:r>
            <w:r w:rsidR="00726A3C">
              <w:rPr>
                <w:noProof/>
              </w:rPr>
              <w:t>01</w:t>
            </w:r>
            <w:r w:rsidR="00CB59D1">
              <w:rPr>
                <w:noProof/>
              </w:rPr>
              <w:t>-</w:t>
            </w:r>
            <w:r w:rsidR="00726A3C">
              <w:rPr>
                <w:noProof/>
              </w:rPr>
              <w:t>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4157965" w:rsidR="00FF090D" w:rsidRDefault="000A3529" w:rsidP="006E4C92">
            <w:pPr>
              <w:pStyle w:val="CRCoverPage"/>
              <w:spacing w:after="0"/>
              <w:rPr>
                <w:noProof/>
              </w:rPr>
            </w:pPr>
            <w:r>
              <w:rPr>
                <w:noProof/>
              </w:rPr>
              <w:t>Adds</w:t>
            </w:r>
            <w:r w:rsidR="000677A9">
              <w:rPr>
                <w:noProof/>
              </w:rPr>
              <w:t xml:space="preserve"> </w:t>
            </w:r>
            <w:r w:rsidR="000677A9">
              <w:t>p</w:t>
            </w:r>
            <w:r w:rsidR="000677A9" w:rsidRPr="006F1F17">
              <w:t>resentation replacement</w:t>
            </w:r>
            <w:r>
              <w:rPr>
                <w:noProof/>
              </w:rPr>
              <w:t xml:space="preserve"> </w:t>
            </w:r>
            <w:r w:rsidR="000677A9">
              <w:rPr>
                <w:noProof/>
              </w:rPr>
              <w:t>potential solution and signal flows from PD to the TR</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D5D0B84" w:rsidR="000E5766" w:rsidRPr="00937AE2" w:rsidRDefault="00016BFD" w:rsidP="00937AE2">
            <w:pPr>
              <w:tabs>
                <w:tab w:val="right" w:pos="709"/>
              </w:tabs>
              <w:ind w:right="43"/>
              <w:rPr>
                <w:rFonts w:ascii="Arial" w:hAnsi="Arial" w:cs="Arial"/>
              </w:rPr>
            </w:pPr>
            <w:r>
              <w:rPr>
                <w:rFonts w:ascii="Arial" w:hAnsi="Arial" w:cs="Arial"/>
              </w:rPr>
              <w:t xml:space="preserve">Adding </w:t>
            </w:r>
            <w:r w:rsidR="000677A9">
              <w:rPr>
                <w:rFonts w:ascii="Arial" w:hAnsi="Arial" w:cs="Arial"/>
              </w:rPr>
              <w:t>information to clarify text in TS and as basis for further work</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4CE021F" w:rsidR="001E41F3" w:rsidRDefault="00BD6B3F" w:rsidP="00910B2C">
            <w:pPr>
              <w:pStyle w:val="CRCoverPage"/>
              <w:spacing w:after="0"/>
              <w:rPr>
                <w:noProof/>
              </w:rPr>
            </w:pPr>
            <w:r>
              <w:rPr>
                <w:noProof/>
              </w:rPr>
              <w:t>Key topic not addressed</w:t>
            </w:r>
            <w:r w:rsidR="000677A9">
              <w:rPr>
                <w:noProof/>
              </w:rPr>
              <w:t xml:space="preserve"> in TR</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07D09E9F" w14:textId="734A1D6E" w:rsidR="00F55D37" w:rsidRDefault="008B247F" w:rsidP="00741972">
      <w:pPr>
        <w:keepNext/>
        <w:spacing w:before="480"/>
        <w:rPr>
          <w:b/>
          <w:sz w:val="28"/>
          <w:highlight w:val="yellow"/>
        </w:rPr>
      </w:pPr>
      <w:r w:rsidRPr="003057AB">
        <w:rPr>
          <w:b/>
          <w:sz w:val="28"/>
          <w:highlight w:val="yellow"/>
        </w:rPr>
        <w:t>===== CHANGE</w:t>
      </w:r>
      <w:r w:rsidR="00677A1C">
        <w:rPr>
          <w:b/>
          <w:sz w:val="28"/>
          <w:highlight w:val="yellow"/>
        </w:rPr>
        <w:t xml:space="preserve"> 1</w:t>
      </w:r>
      <w:r w:rsidRPr="003057AB">
        <w:rPr>
          <w:b/>
          <w:sz w:val="28"/>
          <w:highlight w:val="yellow"/>
        </w:rPr>
        <w:t xml:space="preserve"> =====</w:t>
      </w:r>
    </w:p>
    <w:p w14:paraId="7D57F487" w14:textId="1B182451" w:rsidR="00726A3C" w:rsidRPr="00726A3C" w:rsidRDefault="00726A3C" w:rsidP="00726A3C">
      <w:pPr>
        <w:pStyle w:val="Heading2"/>
      </w:pPr>
      <w:r w:rsidRPr="00726A3C">
        <w:t>6</w:t>
      </w:r>
      <w:r>
        <w:tab/>
      </w:r>
      <w:r w:rsidRPr="006F1F17">
        <w:t>Presentation replacement</w:t>
      </w:r>
      <w:r>
        <w:t xml:space="preserve"> </w:t>
      </w:r>
      <w:r w:rsidRPr="006F1F17">
        <w:t>(screen share)</w:t>
      </w:r>
    </w:p>
    <w:p w14:paraId="4F0385A1" w14:textId="44337505" w:rsidR="006F1F17" w:rsidRPr="006F1F17" w:rsidRDefault="00726A3C" w:rsidP="006F1F17">
      <w:pPr>
        <w:pStyle w:val="Heading2"/>
      </w:pPr>
      <w:bookmarkStart w:id="2" w:name="_Toc80721380"/>
      <w:r>
        <w:t>6</w:t>
      </w:r>
      <w:r w:rsidR="006F1F17" w:rsidRPr="006F1F17">
        <w:t>.1</w:t>
      </w:r>
      <w:r w:rsidR="006F1F17" w:rsidRPr="006F1F17">
        <w:tab/>
      </w:r>
      <w:r>
        <w:t xml:space="preserve">Introduction </w:t>
      </w:r>
    </w:p>
    <w:p w14:paraId="552A5105" w14:textId="77777777" w:rsidR="006F1F17" w:rsidRDefault="006F1F17" w:rsidP="006F1F17">
      <w:r>
        <w:t xml:space="preserve">One common situation in a meeting is to present additional material (e.g., slides, </w:t>
      </w:r>
      <w:r>
        <w:rPr>
          <w:rFonts w:cs="Arial"/>
        </w:rPr>
        <w:t xml:space="preserve">screen share </w:t>
      </w:r>
      <w:r>
        <w:t>video, notes</w:t>
      </w:r>
      <w:r>
        <w:rPr>
          <w:rFonts w:cs="Arial"/>
        </w:rPr>
        <w:t>, etc.</w:t>
      </w:r>
      <w:r>
        <w:t xml:space="preserve">) on a display (screen or projector). When capturing such a display with a 360-degree camera, this can lead to significant quality degradations, </w:t>
      </w:r>
      <w:proofErr w:type="spellStart"/>
      <w:r>
        <w:rPr>
          <w:rFonts w:cs="Arial"/>
          <w:color w:val="000000"/>
        </w:rPr>
        <w:t>depending</w:t>
      </w:r>
      <w:r>
        <w:t>on</w:t>
      </w:r>
      <w:proofErr w:type="spellEnd"/>
      <w:r>
        <w:t xml:space="preserve"> the characteristics of the camera, display and lighting conditions. Simply most setups will not allow to capture both users and a display in high detail and ideal lighting</w:t>
      </w:r>
      <w:r>
        <w:rPr>
          <w:rFonts w:cs="Arial"/>
          <w:color w:val="000000"/>
        </w:rPr>
        <w:t>; further,</w:t>
      </w:r>
      <w:r>
        <w:rPr>
          <w:rFonts w:cs="Arial"/>
        </w:rPr>
        <w:t xml:space="preserve"> the</w:t>
      </w:r>
      <w:r>
        <w:t xml:space="preserve"> display refresh rate and camera capture rate are often mis-aligned. To mitigate this problem the ITT4RT client allows to replace the captured content with the original presentation material. </w:t>
      </w:r>
      <w:r>
        <w:rPr>
          <w:rFonts w:cs="Arial"/>
          <w:color w:val="000000"/>
        </w:rPr>
        <w:t>Further,</w:t>
      </w:r>
      <w:r>
        <w:rPr>
          <w:rFonts w:cs="Arial"/>
        </w:rPr>
        <w:t xml:space="preserve"> the replacement might have benefits in terms of reduced </w:t>
      </w:r>
      <w:r>
        <w:rPr>
          <w:rFonts w:cs="Arial"/>
        </w:rPr>
        <w:lastRenderedPageBreak/>
        <w:t xml:space="preserve">bandwidth and processing load the to the receiving ITT4RT-Rx client (compared to transmitting the presentation content as overlay parallel to the 360-degree content). </w:t>
      </w:r>
      <w:r>
        <w:t xml:space="preserve">We can consider the replacement of image data in the 360-degree video as a special case of overlays that should either be handled in the sending client </w:t>
      </w:r>
      <w:r>
        <w:rPr>
          <w:rFonts w:cs="Arial"/>
        </w:rPr>
        <w:t>(ITT4RT-Tx)</w:t>
      </w:r>
      <w:r>
        <w:t xml:space="preserve"> of the 360-video or in the network (MRF/MCU) in the following way:</w:t>
      </w:r>
    </w:p>
    <w:p w14:paraId="53731D5C" w14:textId="77777777" w:rsidR="006F1F17" w:rsidRDefault="006F1F17" w:rsidP="006F1F17">
      <w:pPr>
        <w:numPr>
          <w:ilvl w:val="0"/>
          <w:numId w:val="6"/>
        </w:numPr>
        <w:spacing w:after="0"/>
      </w:pPr>
      <w:r>
        <w:t xml:space="preserve">Signal that content replacement </w:t>
      </w:r>
      <w:r>
        <w:rPr>
          <w:rFonts w:cs="Arial"/>
        </w:rPr>
        <w:t>capability</w:t>
      </w:r>
      <w:r>
        <w:t xml:space="preserve"> is available</w:t>
      </w:r>
    </w:p>
    <w:p w14:paraId="023A2585" w14:textId="77777777" w:rsidR="006F1F17" w:rsidRDefault="006F1F17" w:rsidP="006F1F17">
      <w:pPr>
        <w:numPr>
          <w:ilvl w:val="0"/>
          <w:numId w:val="6"/>
        </w:numPr>
        <w:spacing w:after="0"/>
      </w:pPr>
      <w:r>
        <w:rPr>
          <w:rFonts w:cs="Arial"/>
        </w:rPr>
        <w:t>Obtain (presentation)</w:t>
      </w:r>
      <w:r>
        <w:t xml:space="preserve"> material </w:t>
      </w:r>
    </w:p>
    <w:p w14:paraId="0BBE23A8" w14:textId="77777777" w:rsidR="006F1F17" w:rsidRDefault="006F1F17" w:rsidP="006F1F17">
      <w:pPr>
        <w:numPr>
          <w:ilvl w:val="0"/>
          <w:numId w:val="6"/>
        </w:numPr>
        <w:spacing w:after="0"/>
      </w:pPr>
      <w:proofErr w:type="spellStart"/>
      <w:r>
        <w:rPr>
          <w:rFonts w:cs="Arial"/>
          <w:color w:val="000000"/>
        </w:rPr>
        <w:t>Analyze</w:t>
      </w:r>
      <w:proofErr w:type="spellEnd"/>
      <w:r>
        <w:rPr>
          <w:rFonts w:cs="Arial"/>
        </w:rPr>
        <w:t xml:space="preserve"> and determine the</w:t>
      </w:r>
      <w:r>
        <w:t xml:space="preserve"> position of content in the 360-recording</w:t>
      </w:r>
    </w:p>
    <w:p w14:paraId="186A8A53" w14:textId="77777777" w:rsidR="006F1F17" w:rsidRDefault="006F1F17" w:rsidP="006F1F17">
      <w:pPr>
        <w:numPr>
          <w:ilvl w:val="0"/>
          <w:numId w:val="6"/>
        </w:numPr>
        <w:spacing w:after="0"/>
      </w:pPr>
      <w:r>
        <w:t>Replace content or signal overlay parameters</w:t>
      </w:r>
    </w:p>
    <w:p w14:paraId="4A4955A7" w14:textId="77777777" w:rsidR="006F1F17" w:rsidRDefault="006F1F17" w:rsidP="006F1F17">
      <w:pPr>
        <w:rPr>
          <w:b/>
          <w:bCs/>
        </w:rPr>
      </w:pPr>
    </w:p>
    <w:p w14:paraId="7A67CB82" w14:textId="77777777" w:rsidR="006F1F17" w:rsidRDefault="006F1F17" w:rsidP="006F1F17">
      <w:pPr>
        <w:rPr>
          <w:b/>
          <w:bCs/>
        </w:rPr>
      </w:pPr>
      <w:r>
        <w:rPr>
          <w:b/>
          <w:bCs/>
        </w:rPr>
        <w:t xml:space="preserve">Signal that content replacement </w:t>
      </w:r>
      <w:r>
        <w:rPr>
          <w:rFonts w:cs="Arial"/>
          <w:b/>
        </w:rPr>
        <w:t xml:space="preserve">capability </w:t>
      </w:r>
      <w:r>
        <w:rPr>
          <w:b/>
          <w:bCs/>
        </w:rPr>
        <w:t>is available</w:t>
      </w:r>
    </w:p>
    <w:p w14:paraId="7AF728AB" w14:textId="77777777" w:rsidR="006F1F17" w:rsidRDefault="006F1F17" w:rsidP="006F1F17">
      <w:r>
        <w:t xml:space="preserve">Currently, the 360-degree video is indicated with the </w:t>
      </w:r>
      <w:r>
        <w:rPr>
          <w:rFonts w:cs="Arial"/>
        </w:rPr>
        <w:t>attribute</w:t>
      </w:r>
      <w:r>
        <w:t xml:space="preserve"> “a=3gpp_360video” in the SDP negotiation (Section 6.1). To indicate that </w:t>
      </w:r>
      <w:r>
        <w:rPr>
          <w:rFonts w:cs="Arial"/>
          <w:color w:val="000000"/>
        </w:rPr>
        <w:t>the</w:t>
      </w:r>
      <w:r>
        <w:rPr>
          <w:rFonts w:cs="Arial"/>
        </w:rPr>
        <w:t xml:space="preserve"> presentation </w:t>
      </w:r>
      <w:r>
        <w:t>content replacement is available, the SDP negotiation includes an additional new attribute “a=3gpp_360video_</w:t>
      </w:r>
      <w:r>
        <w:rPr>
          <w:rFonts w:cs="Arial"/>
          <w:color w:val="000000"/>
        </w:rPr>
        <w:t xml:space="preserve"> replacement</w:t>
      </w:r>
      <w:r>
        <w:t xml:space="preserve">”. This </w:t>
      </w:r>
      <w:r>
        <w:rPr>
          <w:rFonts w:cs="Arial"/>
        </w:rPr>
        <w:t>is signalled as part of</w:t>
      </w:r>
      <w:r>
        <w:t xml:space="preserve"> the SDP </w:t>
      </w:r>
      <w:r>
        <w:rPr>
          <w:rFonts w:cs="Arial"/>
        </w:rPr>
        <w:t>negotiation between</w:t>
      </w:r>
      <w:r>
        <w:t xml:space="preserve"> the 360-degree ITT4RT-Tx client and the MRF/MCU.</w:t>
      </w:r>
    </w:p>
    <w:p w14:paraId="76E01E6E" w14:textId="77777777" w:rsidR="006F1F17" w:rsidRDefault="006F1F17" w:rsidP="006F1F17">
      <w:pPr>
        <w:rPr>
          <w:rFonts w:cs="Arial"/>
          <w:color w:val="000000"/>
          <w:lang w:val="en-US"/>
        </w:rPr>
      </w:pPr>
      <w:r>
        <w:rPr>
          <w:rFonts w:cs="Arial"/>
        </w:rPr>
        <w:t xml:space="preserve">If the replacement is fully handled in the 360-degree sending client (that is, this </w:t>
      </w:r>
      <w:r>
        <w:rPr>
          <w:rFonts w:cs="Arial"/>
          <w:color w:val="000000"/>
        </w:rPr>
        <w:t>client is</w:t>
      </w:r>
      <w:r>
        <w:rPr>
          <w:rFonts w:cs="Arial"/>
        </w:rPr>
        <w:t xml:space="preserve"> responsible for both capturing the 360-degree content and displaying the presentation content), it will not signal the </w:t>
      </w:r>
      <w:r>
        <w:rPr>
          <w:rFonts w:cs="Arial"/>
          <w:color w:val="000000"/>
        </w:rPr>
        <w:t>attribute “a=3gpp_360video_replacement”.</w:t>
      </w:r>
    </w:p>
    <w:p w14:paraId="0EFC5AF9" w14:textId="77777777" w:rsidR="006F1F17" w:rsidRDefault="006F1F17" w:rsidP="006F1F17">
      <w:pPr>
        <w:rPr>
          <w:rFonts w:cs="Arial"/>
        </w:rPr>
      </w:pPr>
      <w:r>
        <w:rPr>
          <w:rFonts w:cs="Arial"/>
        </w:rPr>
        <w:t xml:space="preserve">Note: The main importance of the “a=3gpp_360video_replacement” attribute is to distinguish who can perform the replacement </w:t>
      </w:r>
      <w:proofErr w:type="gramStart"/>
      <w:r>
        <w:rPr>
          <w:rFonts w:cs="Arial"/>
        </w:rPr>
        <w:t>in the event that</w:t>
      </w:r>
      <w:proofErr w:type="gramEnd"/>
      <w:r>
        <w:rPr>
          <w:rFonts w:cs="Arial"/>
        </w:rPr>
        <w:t xml:space="preserve"> both the 360-degree capture client and the MRF/MCU support replacement.</w:t>
      </w:r>
    </w:p>
    <w:p w14:paraId="023AC36D" w14:textId="77777777" w:rsidR="006F1F17" w:rsidRDefault="006F1F17" w:rsidP="006F1F17"/>
    <w:p w14:paraId="2367CC38" w14:textId="77777777" w:rsidR="006F1F17" w:rsidRDefault="006F1F17" w:rsidP="006F1F17">
      <w:pPr>
        <w:rPr>
          <w:rFonts w:cs="Arial"/>
          <w:b/>
          <w:lang w:val="en-US"/>
        </w:rPr>
      </w:pPr>
      <w:r>
        <w:rPr>
          <w:rFonts w:cs="Arial"/>
          <w:b/>
        </w:rPr>
        <w:t xml:space="preserve">Obtain (presentation) material </w:t>
      </w:r>
    </w:p>
    <w:p w14:paraId="60124CD9" w14:textId="77777777" w:rsidR="006F1F17" w:rsidRDefault="006F1F17" w:rsidP="006F1F17">
      <w:r>
        <w:t>The availability of the presentation content should be signalled with the SDP parameter “a=</w:t>
      </w:r>
      <w:proofErr w:type="spellStart"/>
      <w:proofErr w:type="gramStart"/>
      <w:r>
        <w:t>content:slides</w:t>
      </w:r>
      <w:proofErr w:type="spellEnd"/>
      <w:proofErr w:type="gramEnd"/>
      <w:r>
        <w:t xml:space="preserve">”[29].   </w:t>
      </w:r>
    </w:p>
    <w:p w14:paraId="391AFCC5" w14:textId="77777777" w:rsidR="006F1F17" w:rsidRDefault="006F1F17" w:rsidP="006F1F17">
      <w:r>
        <w:t>Note: this step can be skipped if the replacement is fully handled in the 360-degree sending client (i.e., this client is both responsible for capturing the 360-degree content and the display of the presentation content).</w:t>
      </w:r>
    </w:p>
    <w:p w14:paraId="5B5FE689" w14:textId="77777777" w:rsidR="006F1F17" w:rsidRDefault="006F1F17" w:rsidP="006F1F17">
      <w:pPr>
        <w:rPr>
          <w:b/>
          <w:bCs/>
        </w:rPr>
      </w:pPr>
    </w:p>
    <w:p w14:paraId="091BEEDD" w14:textId="77777777" w:rsidR="006F1F17" w:rsidRDefault="006F1F17" w:rsidP="006F1F17">
      <w:pPr>
        <w:rPr>
          <w:b/>
          <w:bCs/>
        </w:rPr>
      </w:pPr>
      <w:proofErr w:type="spellStart"/>
      <w:r>
        <w:rPr>
          <w:rFonts w:cs="Arial"/>
          <w:b/>
          <w:bCs/>
        </w:rPr>
        <w:t>Analyze</w:t>
      </w:r>
      <w:proofErr w:type="spellEnd"/>
      <w:r>
        <w:rPr>
          <w:rFonts w:cs="Arial"/>
          <w:b/>
          <w:bCs/>
        </w:rPr>
        <w:t xml:space="preserve"> and determine the replacement configuration</w:t>
      </w:r>
      <w:r>
        <w:rPr>
          <w:b/>
        </w:rPr>
        <w:t xml:space="preserve"> </w:t>
      </w:r>
      <w:r>
        <w:rPr>
          <w:b/>
          <w:bCs/>
        </w:rPr>
        <w:t>in the 360-recording</w:t>
      </w:r>
    </w:p>
    <w:p w14:paraId="0FA746A4" w14:textId="77777777" w:rsidR="006F1F17" w:rsidRDefault="006F1F17" w:rsidP="006F1F17">
      <w:r>
        <w:t xml:space="preserve">How the </w:t>
      </w:r>
      <w:r>
        <w:rPr>
          <w:rFonts w:cs="Arial"/>
        </w:rPr>
        <w:t>replacement configuration (i.e., configuration in terms of sphere-relative overlay coordinates)</w:t>
      </w:r>
      <w:r>
        <w:t xml:space="preserve"> is determined should be left as an implementation detail that does not need further specification. The output of this analysis includes the position of the content in the 360-degree video with the associated overlay characteristics to overlay/replace the image accordingly.</w:t>
      </w:r>
    </w:p>
    <w:p w14:paraId="1F4DB774" w14:textId="77777777" w:rsidR="006F1F17" w:rsidRDefault="006F1F17" w:rsidP="006F1F17">
      <w:r>
        <w:t>Note: Ideally, while receiving both 360-degree video and presentation content, the region should be identified automatically (e.g., with image recognition tasks like pattern matching [28]). However, a manual process could also be possible when handled directly by the sending UE.</w:t>
      </w:r>
    </w:p>
    <w:p w14:paraId="0383A7A0" w14:textId="77777777" w:rsidR="006F1F17" w:rsidRDefault="006F1F17" w:rsidP="006F1F17">
      <w:r>
        <w:t>Note: Assuming a static configuration of the 360-degree camera the content position only needs to be identified once for the lifetime of an ITT4RT communication session. Even if the presentation content changes, the positional parameters in the 360-degree video might be reused.</w:t>
      </w:r>
    </w:p>
    <w:p w14:paraId="6CC2475D" w14:textId="77777777" w:rsidR="006F1F17" w:rsidRDefault="006F1F17" w:rsidP="006F1F17">
      <w:pPr>
        <w:rPr>
          <w:b/>
          <w:bCs/>
        </w:rPr>
      </w:pPr>
    </w:p>
    <w:p w14:paraId="7438BB5C" w14:textId="77777777" w:rsidR="006F1F17" w:rsidRDefault="006F1F17" w:rsidP="006F1F17">
      <w:pPr>
        <w:rPr>
          <w:b/>
          <w:bCs/>
        </w:rPr>
      </w:pPr>
      <w:r>
        <w:rPr>
          <w:b/>
          <w:bCs/>
        </w:rPr>
        <w:t>Replace content or signal overlay parameters</w:t>
      </w:r>
    </w:p>
    <w:p w14:paraId="3F78ACF0" w14:textId="77777777" w:rsidR="006F1F17" w:rsidRDefault="006F1F17" w:rsidP="006F1F17">
      <w:pPr>
        <w:rPr>
          <w:rFonts w:cs="Arial"/>
          <w:lang w:val="en-US"/>
        </w:rPr>
      </w:pPr>
      <w:r>
        <w:rPr>
          <w:rFonts w:cs="Arial"/>
          <w:color w:val="000000"/>
        </w:rPr>
        <w:t>Replacement</w:t>
      </w:r>
      <w:r>
        <w:rPr>
          <w:rFonts w:cs="Arial"/>
        </w:rPr>
        <w:t xml:space="preserve"> </w:t>
      </w:r>
      <w:r>
        <w:rPr>
          <w:rFonts w:cs="Arial"/>
          <w:color w:val="000000"/>
        </w:rPr>
        <w:t>implies</w:t>
      </w:r>
      <w:r>
        <w:rPr>
          <w:rFonts w:cs="Arial"/>
        </w:rPr>
        <w:t xml:space="preserve"> decoding, replacement of the captured presentation content at the (exact) display coordinates in the 360-degree </w:t>
      </w:r>
      <w:r>
        <w:rPr>
          <w:rFonts w:cs="Arial"/>
          <w:color w:val="000000"/>
        </w:rPr>
        <w:t>video,</w:t>
      </w:r>
      <w:r>
        <w:rPr>
          <w:rFonts w:cs="Arial"/>
        </w:rPr>
        <w:t xml:space="preserve"> and finally encoding the new 360-degree video (i.e., with the same encoding parameters as the original 360-degree video).  </w:t>
      </w:r>
    </w:p>
    <w:p w14:paraId="138F380D" w14:textId="77777777" w:rsidR="006F1F17" w:rsidRDefault="006F1F17" w:rsidP="006F1F17">
      <w:r>
        <w:t xml:space="preserve">The solution is based on the definition of OMAF edition 1 that remote users “viewing position is the </w:t>
      </w:r>
      <w:proofErr w:type="spellStart"/>
      <w:r>
        <w:rPr>
          <w:rFonts w:cs="Arial"/>
          <w:color w:val="000000"/>
        </w:rPr>
        <w:t>center</w:t>
      </w:r>
      <w:r>
        <w:t>of</w:t>
      </w:r>
      <w:proofErr w:type="spellEnd"/>
      <w:r>
        <w:t xml:space="preserve"> the unit sphere” [4] of the 360-degree image of the conference room. This means that all users view the 360-degree conference from the centre of the sphere, which is the capture position of the 360-degree camera.</w:t>
      </w:r>
    </w:p>
    <w:p w14:paraId="7865FB6C" w14:textId="77777777" w:rsidR="006F1F17" w:rsidRDefault="006F1F17" w:rsidP="006F1F17">
      <w:r>
        <w:t>Two options to replace content are possible, a) replace content directly in the 360-degree video (by injecting and re-encoding an adjusted version of the content given the identified overlay characteristics) and b) sending the video separately as overlay in the way specified in Chapter 6.3.</w:t>
      </w:r>
    </w:p>
    <w:p w14:paraId="7B6B60FB" w14:textId="054CA3D7" w:rsidR="006F1F17" w:rsidRDefault="006F1F17" w:rsidP="006F1F17">
      <w:r>
        <w:lastRenderedPageBreak/>
        <w:t>Replacing the content directly in the 360-degree video can be done either in the sending client of the 360-degree video or in the network (MRF/MCU).</w:t>
      </w:r>
    </w:p>
    <w:p w14:paraId="61747C09" w14:textId="0B818896" w:rsidR="006F1F17" w:rsidRPr="006F1F17" w:rsidRDefault="00726A3C" w:rsidP="006F1F17">
      <w:pPr>
        <w:pStyle w:val="Heading2"/>
      </w:pPr>
      <w:bookmarkStart w:id="3" w:name="_Hlk90321760"/>
      <w:r>
        <w:t>6</w:t>
      </w:r>
      <w:r w:rsidR="006F1F17" w:rsidRPr="006F1F17">
        <w:t>.</w:t>
      </w:r>
      <w:bookmarkEnd w:id="3"/>
      <w:r>
        <w:t>2</w:t>
      </w:r>
      <w:r w:rsidR="006F1F17" w:rsidRPr="006F1F17">
        <w:tab/>
        <w:t>Presentation replacement example message flow</w:t>
      </w:r>
    </w:p>
    <w:p w14:paraId="4CC7530A" w14:textId="402E0841" w:rsidR="006F1F17" w:rsidRDefault="006F1F17" w:rsidP="006F1F17">
      <w:pPr>
        <w:rPr>
          <w:rFonts w:cs="Arial"/>
          <w:szCs w:val="24"/>
        </w:rPr>
      </w:pPr>
      <w:r>
        <w:rPr>
          <w:rFonts w:cs="Arial"/>
        </w:rPr>
        <w:t xml:space="preserve">Based on </w:t>
      </w:r>
      <w:r>
        <w:rPr>
          <w:rFonts w:cs="Arial"/>
          <w:color w:val="000000"/>
        </w:rPr>
        <w:t>the</w:t>
      </w:r>
      <w:r>
        <w:rPr>
          <w:rFonts w:cs="Arial"/>
        </w:rPr>
        <w:t xml:space="preserve"> four </w:t>
      </w:r>
      <w:r>
        <w:rPr>
          <w:rFonts w:cs="Arial"/>
          <w:color w:val="000000"/>
        </w:rPr>
        <w:t xml:space="preserve">steps </w:t>
      </w:r>
      <w:del w:id="4" w:author="Gunkel, S.N.B. (Simon)" w:date="2021-12-13T21:03:00Z">
        <w:r w:rsidDel="006F1F17">
          <w:rPr>
            <w:rFonts w:cs="Arial"/>
            <w:color w:val="000000"/>
          </w:rPr>
          <w:delText>above</w:delText>
        </w:r>
      </w:del>
      <w:ins w:id="5" w:author="Gunkel, S.N.B. (Simon)" w:date="2021-12-13T21:03:00Z">
        <w:r>
          <w:rPr>
            <w:rFonts w:cs="Arial"/>
            <w:color w:val="000000"/>
          </w:rPr>
          <w:t xml:space="preserve">described in Section </w:t>
        </w:r>
      </w:ins>
      <w:r w:rsidR="00726A3C">
        <w:rPr>
          <w:rFonts w:cs="Arial"/>
          <w:color w:val="000000"/>
        </w:rPr>
        <w:t>6</w:t>
      </w:r>
      <w:ins w:id="6" w:author="Gunkel, S.N.B. (Simon)" w:date="2021-12-13T21:03:00Z">
        <w:r>
          <w:rPr>
            <w:rFonts w:cs="Arial"/>
            <w:color w:val="000000"/>
          </w:rPr>
          <w:t>.1</w:t>
        </w:r>
      </w:ins>
      <w:r>
        <w:rPr>
          <w:rFonts w:cs="Arial"/>
          <w:color w:val="000000"/>
        </w:rPr>
        <w:t>,</w:t>
      </w:r>
      <w:r>
        <w:rPr>
          <w:rFonts w:cs="Arial"/>
        </w:rPr>
        <w:t xml:space="preserve"> we can end up in </w:t>
      </w:r>
      <w:r>
        <w:rPr>
          <w:rFonts w:cs="Arial"/>
          <w:color w:val="000000"/>
        </w:rPr>
        <w:t>five likely</w:t>
      </w:r>
      <w:r>
        <w:rPr>
          <w:rFonts w:cs="Arial"/>
        </w:rPr>
        <w:t xml:space="preserve"> situations between the ITT4RT-Tx and ITT4RT-MRF </w:t>
      </w:r>
      <w:r>
        <w:rPr>
          <w:rFonts w:cs="Arial"/>
          <w:color w:val="000000"/>
        </w:rPr>
        <w:t>negotiations:</w:t>
      </w:r>
    </w:p>
    <w:p w14:paraId="15C98472" w14:textId="77777777" w:rsidR="006F1F17" w:rsidRDefault="006F1F17" w:rsidP="006F1F17">
      <w:pPr>
        <w:pStyle w:val="ListParagraph"/>
        <w:numPr>
          <w:ilvl w:val="0"/>
          <w:numId w:val="7"/>
        </w:numPr>
        <w:overflowPunct/>
        <w:autoSpaceDE/>
        <w:autoSpaceDN/>
        <w:adjustRightInd/>
        <w:spacing w:after="160" w:line="256" w:lineRule="auto"/>
        <w:contextualSpacing/>
        <w:textAlignment w:val="auto"/>
        <w:rPr>
          <w:rFonts w:ascii="Arial" w:eastAsia="Times New Roman" w:hAnsi="Arial" w:cs="Arial"/>
          <w:szCs w:val="24"/>
        </w:rPr>
      </w:pPr>
      <w:r>
        <w:rPr>
          <w:rFonts w:ascii="Arial" w:eastAsia="Times New Roman" w:hAnsi="Arial" w:cs="Arial"/>
          <w:szCs w:val="24"/>
        </w:rPr>
        <w:t>The 360-content from the ITT4RT-Tx is suitable for replacement and the ITT4RT-MRF does support replacement</w:t>
      </w:r>
    </w:p>
    <w:p w14:paraId="6EEACCC6" w14:textId="77777777" w:rsidR="006F1F17" w:rsidRDefault="006F1F17" w:rsidP="006F1F17">
      <w:pPr>
        <w:pStyle w:val="ListParagraph"/>
        <w:numPr>
          <w:ilvl w:val="0"/>
          <w:numId w:val="7"/>
        </w:numPr>
        <w:overflowPunct/>
        <w:autoSpaceDE/>
        <w:autoSpaceDN/>
        <w:adjustRightInd/>
        <w:spacing w:after="160" w:line="256" w:lineRule="auto"/>
        <w:contextualSpacing/>
        <w:textAlignment w:val="auto"/>
        <w:rPr>
          <w:rFonts w:ascii="Arial" w:eastAsia="Times New Roman" w:hAnsi="Arial" w:cs="Arial"/>
          <w:szCs w:val="24"/>
        </w:rPr>
      </w:pPr>
      <w:r>
        <w:rPr>
          <w:rFonts w:ascii="Arial" w:eastAsia="Times New Roman" w:hAnsi="Arial" w:cs="Arial"/>
          <w:szCs w:val="24"/>
        </w:rPr>
        <w:t>The 360-content from the ITT4RT-Tx is suitable for replacement and the ITT4RT-MRF does NOT support replacement – Replacement is executed in the ITT4RT-Tx</w:t>
      </w:r>
    </w:p>
    <w:p w14:paraId="40BEAD15" w14:textId="77777777" w:rsidR="006F1F17" w:rsidRDefault="006F1F17" w:rsidP="006F1F17">
      <w:pPr>
        <w:pStyle w:val="ListParagraph"/>
        <w:numPr>
          <w:ilvl w:val="0"/>
          <w:numId w:val="7"/>
        </w:numPr>
        <w:overflowPunct/>
        <w:autoSpaceDE/>
        <w:autoSpaceDN/>
        <w:adjustRightInd/>
        <w:spacing w:after="160" w:line="256" w:lineRule="auto"/>
        <w:contextualSpacing/>
        <w:textAlignment w:val="auto"/>
        <w:rPr>
          <w:rFonts w:ascii="Arial" w:eastAsia="Times New Roman" w:hAnsi="Arial" w:cs="Arial"/>
          <w:szCs w:val="24"/>
        </w:rPr>
      </w:pPr>
      <w:r>
        <w:rPr>
          <w:rFonts w:ascii="Arial" w:eastAsia="Times New Roman" w:hAnsi="Arial" w:cs="Arial"/>
          <w:szCs w:val="24"/>
        </w:rPr>
        <w:t>The 360-content from the ITT4RT-Tx is suitable for replacement and the ITT4RT-MRF does NOT support replacement – no replacement is executed</w:t>
      </w:r>
    </w:p>
    <w:p w14:paraId="6E02E0DB" w14:textId="77777777" w:rsidR="006F1F17" w:rsidRDefault="006F1F17" w:rsidP="006F1F17">
      <w:pPr>
        <w:pStyle w:val="ListParagraph"/>
        <w:numPr>
          <w:ilvl w:val="0"/>
          <w:numId w:val="7"/>
        </w:numPr>
        <w:overflowPunct/>
        <w:autoSpaceDE/>
        <w:autoSpaceDN/>
        <w:adjustRightInd/>
        <w:spacing w:after="160" w:line="256" w:lineRule="auto"/>
        <w:contextualSpacing/>
        <w:textAlignment w:val="auto"/>
        <w:rPr>
          <w:rFonts w:ascii="Arial" w:eastAsia="Times New Roman" w:hAnsi="Arial" w:cs="Arial"/>
          <w:szCs w:val="24"/>
        </w:rPr>
      </w:pPr>
      <w:r>
        <w:rPr>
          <w:rFonts w:ascii="Arial" w:eastAsia="Times New Roman" w:hAnsi="Arial" w:cs="Arial"/>
          <w:szCs w:val="24"/>
        </w:rPr>
        <w:t>The 360-content is not suitable for replacement but the ITT4RT-MRF does support replacement</w:t>
      </w:r>
    </w:p>
    <w:p w14:paraId="7F7936C7" w14:textId="77777777" w:rsidR="006F1F17" w:rsidRDefault="006F1F17" w:rsidP="006F1F17">
      <w:pPr>
        <w:pStyle w:val="ListParagraph"/>
        <w:numPr>
          <w:ilvl w:val="0"/>
          <w:numId w:val="7"/>
        </w:numPr>
        <w:overflowPunct/>
        <w:autoSpaceDE/>
        <w:autoSpaceDN/>
        <w:adjustRightInd/>
        <w:spacing w:after="160" w:line="256" w:lineRule="auto"/>
        <w:contextualSpacing/>
        <w:textAlignment w:val="auto"/>
        <w:rPr>
          <w:rFonts w:ascii="Arial" w:eastAsia="Times New Roman" w:hAnsi="Arial" w:cs="Arial"/>
          <w:szCs w:val="24"/>
        </w:rPr>
      </w:pPr>
      <w:r>
        <w:rPr>
          <w:rFonts w:ascii="Arial" w:eastAsia="Times New Roman" w:hAnsi="Arial" w:cs="Arial"/>
          <w:szCs w:val="24"/>
        </w:rPr>
        <w:t>The 360-content is not suitable for replacement (e.g., the presentation is not visible in the conference room) and the ITT4RT-MRF does not supported replacement</w:t>
      </w:r>
    </w:p>
    <w:p w14:paraId="68376EFF" w14:textId="77777777" w:rsidR="006F1F17" w:rsidRDefault="006F1F17" w:rsidP="006F1F17">
      <w:pPr>
        <w:rPr>
          <w:rFonts w:ascii="Arial" w:hAnsi="Arial" w:cs="Arial"/>
          <w:szCs w:val="24"/>
        </w:rPr>
      </w:pPr>
      <w:r>
        <w:rPr>
          <w:rFonts w:cs="Arial"/>
        </w:rPr>
        <w:t xml:space="preserve">Note: In the following </w:t>
      </w:r>
      <w:r>
        <w:rPr>
          <w:rFonts w:cs="Arial"/>
          <w:color w:val="000000"/>
        </w:rPr>
        <w:t>examples,</w:t>
      </w:r>
      <w:r>
        <w:rPr>
          <w:rFonts w:cs="Arial"/>
        </w:rPr>
        <w:t xml:space="preserve"> we focus on the flows where the ITT4RT-Tx is initiating the SDP negotiation. However, the flow would remain very similar for the </w:t>
      </w:r>
      <w:r>
        <w:rPr>
          <w:rFonts w:cs="Arial"/>
          <w:color w:val="000000"/>
        </w:rPr>
        <w:t>case in which</w:t>
      </w:r>
      <w:r>
        <w:rPr>
          <w:rFonts w:cs="Arial"/>
        </w:rPr>
        <w:t xml:space="preserve"> the ITT4RT-MRF initiates the SDP negotiation, in terms of added SDP parameters. </w:t>
      </w:r>
    </w:p>
    <w:p w14:paraId="31AA0C79" w14:textId="77777777" w:rsidR="006F1F17" w:rsidRDefault="006F1F17" w:rsidP="006F1F17">
      <w:pPr>
        <w:rPr>
          <w:rFonts w:cs="Arial"/>
        </w:rPr>
      </w:pPr>
    </w:p>
    <w:p w14:paraId="63AD3DA5" w14:textId="31C443B3" w:rsidR="006F1F17" w:rsidRDefault="00726A3C" w:rsidP="00726A3C">
      <w:pPr>
        <w:pStyle w:val="Heading3"/>
      </w:pPr>
      <w:r>
        <w:t xml:space="preserve">6.2.1 </w:t>
      </w:r>
      <w:r w:rsidR="006F1F17">
        <w:t>Case 1 - The 360-content from the ITT4RT-Tx is suitable for</w:t>
      </w:r>
      <w:r>
        <w:t xml:space="preserve"> </w:t>
      </w:r>
      <w:r w:rsidR="006F1F17">
        <w:t>replacement and the ITT4RT-MRF does support replacement</w:t>
      </w:r>
    </w:p>
    <w:p w14:paraId="0822CBEB" w14:textId="77777777" w:rsidR="006F1F17" w:rsidRDefault="006F1F17" w:rsidP="006F1F17">
      <w:pPr>
        <w:rPr>
          <w:rFonts w:cs="Arial"/>
        </w:rPr>
      </w:pPr>
      <w:r>
        <w:rPr>
          <w:rFonts w:cs="Arial"/>
        </w:rPr>
        <w:t>Both ITT4RT-Tx and ITT4RT-MRF signal “a=3gpp_360video_replacement” in the SDP negotiation and the replacement is executed in the ITT4RT-MRF.</w:t>
      </w:r>
    </w:p>
    <w:p w14:paraId="39F5BC34" w14:textId="3F541390" w:rsidR="006F1F17" w:rsidRDefault="006F1F17" w:rsidP="006F1F17">
      <w:pPr>
        <w:rPr>
          <w:rFonts w:cs="Arial"/>
          <w:b/>
          <w:bCs/>
        </w:rPr>
      </w:pPr>
      <w:r>
        <w:rPr>
          <w:noProof/>
        </w:rPr>
        <w:lastRenderedPageBreak/>
        <w:drawing>
          <wp:inline distT="0" distB="0" distL="0" distR="0" wp14:anchorId="03B16C33" wp14:editId="4E2011B4">
            <wp:extent cx="6102350" cy="5168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2350" cy="5168900"/>
                    </a:xfrm>
                    <a:prstGeom prst="rect">
                      <a:avLst/>
                    </a:prstGeom>
                    <a:noFill/>
                    <a:ln>
                      <a:noFill/>
                    </a:ln>
                  </pic:spPr>
                </pic:pic>
              </a:graphicData>
            </a:graphic>
          </wp:inline>
        </w:drawing>
      </w:r>
    </w:p>
    <w:p w14:paraId="2341FBD2" w14:textId="6137F41F" w:rsidR="006F1F17" w:rsidRDefault="006F1F17" w:rsidP="006F1F17">
      <w:pPr>
        <w:jc w:val="center"/>
        <w:rPr>
          <w:rFonts w:cs="Arial"/>
          <w:b/>
          <w:bCs/>
        </w:rPr>
      </w:pPr>
      <w:r>
        <w:rPr>
          <w:rFonts w:cs="Arial"/>
          <w:b/>
          <w:bCs/>
        </w:rPr>
        <w:t xml:space="preserve">Figure </w:t>
      </w:r>
      <w:r w:rsidR="00726A3C">
        <w:rPr>
          <w:rFonts w:cs="Arial"/>
          <w:b/>
          <w:bCs/>
        </w:rPr>
        <w:t>6</w:t>
      </w:r>
      <w:r w:rsidRPr="006F1F17">
        <w:rPr>
          <w:rFonts w:cs="Arial"/>
          <w:b/>
          <w:bCs/>
        </w:rPr>
        <w:t>.</w:t>
      </w:r>
      <w:r w:rsidR="00726A3C">
        <w:rPr>
          <w:rFonts w:cs="Arial"/>
          <w:b/>
          <w:bCs/>
        </w:rPr>
        <w:t>2.</w:t>
      </w:r>
      <w:r w:rsidRPr="006F1F17">
        <w:rPr>
          <w:rFonts w:cs="Arial"/>
          <w:b/>
          <w:bCs/>
        </w:rPr>
        <w:t>1</w:t>
      </w:r>
      <w:r>
        <w:rPr>
          <w:rFonts w:cs="Arial"/>
          <w:b/>
          <w:bCs/>
        </w:rPr>
        <w:t xml:space="preserve"> Replacement Flow – replacement in the ITT4RT-MRF </w:t>
      </w:r>
    </w:p>
    <w:p w14:paraId="35667477" w14:textId="77777777" w:rsidR="006F1F17" w:rsidRDefault="006F1F17" w:rsidP="006F1F17">
      <w:pPr>
        <w:rPr>
          <w:rFonts w:cs="Arial"/>
        </w:rPr>
      </w:pPr>
    </w:p>
    <w:p w14:paraId="368ED684" w14:textId="77777777" w:rsidR="006F1F17" w:rsidRDefault="006F1F17" w:rsidP="006F1F17">
      <w:pPr>
        <w:rPr>
          <w:rFonts w:cs="Arial"/>
          <w:b/>
          <w:bCs/>
        </w:rPr>
      </w:pPr>
    </w:p>
    <w:p w14:paraId="20C86544" w14:textId="77777777" w:rsidR="006F1F17" w:rsidRDefault="006F1F17" w:rsidP="006F1F17">
      <w:pPr>
        <w:rPr>
          <w:rFonts w:cs="Arial"/>
          <w:b/>
          <w:bCs/>
        </w:rPr>
      </w:pPr>
    </w:p>
    <w:p w14:paraId="42E196FA" w14:textId="5E2F881C" w:rsidR="006F1F17" w:rsidRDefault="00726A3C" w:rsidP="00726A3C">
      <w:pPr>
        <w:pStyle w:val="Heading3"/>
      </w:pPr>
      <w:r>
        <w:t xml:space="preserve">6.2.2 </w:t>
      </w:r>
      <w:r w:rsidR="006F1F17">
        <w:t>Case 2 - The 360-content from the ITT4RT-Tx is suitable for replacement and the ITT4RT-MRF does NOT support replacement – Replacement is executed in the ITT4RT-Tx</w:t>
      </w:r>
    </w:p>
    <w:p w14:paraId="6369D447" w14:textId="77777777" w:rsidR="006F1F17" w:rsidRDefault="006F1F17" w:rsidP="006F1F17">
      <w:pPr>
        <w:rPr>
          <w:rFonts w:cs="Arial"/>
        </w:rPr>
      </w:pPr>
      <w:r>
        <w:rPr>
          <w:rFonts w:cs="Arial"/>
        </w:rPr>
        <w:t>In this case, the ITT4RT-Tx includes the attribute “a=3gpp_360video_replacement” in the SDP negotiation, but any answer by the ITT4RT-MRF does NOT include the attribute “a=3gpp_360video_replacement”. The ITT4RT-Tx will execute the replacement.</w:t>
      </w:r>
    </w:p>
    <w:p w14:paraId="6E01915D" w14:textId="30B3757B" w:rsidR="006F1F17" w:rsidRDefault="006F1F17" w:rsidP="006F1F17">
      <w:pPr>
        <w:rPr>
          <w:rFonts w:cs="Arial"/>
        </w:rPr>
      </w:pPr>
      <w:r>
        <w:rPr>
          <w:noProof/>
        </w:rPr>
        <w:lastRenderedPageBreak/>
        <w:drawing>
          <wp:inline distT="0" distB="0" distL="0" distR="0" wp14:anchorId="48909773" wp14:editId="1D71C586">
            <wp:extent cx="6108700" cy="53213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5321300"/>
                    </a:xfrm>
                    <a:prstGeom prst="rect">
                      <a:avLst/>
                    </a:prstGeom>
                    <a:noFill/>
                    <a:ln>
                      <a:noFill/>
                    </a:ln>
                  </pic:spPr>
                </pic:pic>
              </a:graphicData>
            </a:graphic>
          </wp:inline>
        </w:drawing>
      </w:r>
    </w:p>
    <w:p w14:paraId="4D329A5D" w14:textId="0C0C52DB" w:rsidR="006F1F17" w:rsidRDefault="006F1F17" w:rsidP="006F1F17">
      <w:pPr>
        <w:jc w:val="center"/>
        <w:rPr>
          <w:rFonts w:cs="Arial"/>
          <w:b/>
          <w:bCs/>
        </w:rPr>
      </w:pPr>
      <w:r>
        <w:rPr>
          <w:rFonts w:cs="Arial"/>
          <w:b/>
          <w:bCs/>
        </w:rPr>
        <w:t xml:space="preserve">Figure </w:t>
      </w:r>
      <w:r w:rsidR="00726A3C">
        <w:rPr>
          <w:rFonts w:cs="Arial"/>
          <w:b/>
          <w:bCs/>
        </w:rPr>
        <w:t>6</w:t>
      </w:r>
      <w:r w:rsidR="00726A3C" w:rsidRPr="006F1F17">
        <w:rPr>
          <w:rFonts w:cs="Arial"/>
          <w:b/>
          <w:bCs/>
        </w:rPr>
        <w:t>.</w:t>
      </w:r>
      <w:r w:rsidR="00726A3C">
        <w:rPr>
          <w:rFonts w:cs="Arial"/>
          <w:b/>
          <w:bCs/>
        </w:rPr>
        <w:t>2.</w:t>
      </w:r>
      <w:r>
        <w:rPr>
          <w:rFonts w:cs="Arial"/>
          <w:b/>
          <w:bCs/>
        </w:rPr>
        <w:t>2 Replacement in ITT4RT-Tx Flow – the ITT4RT-MRF does not support replacement and ITT4RT-Tx is executing the replacement</w:t>
      </w:r>
    </w:p>
    <w:p w14:paraId="2958CC1C" w14:textId="77777777" w:rsidR="006F1F17" w:rsidRDefault="006F1F17" w:rsidP="006F1F17">
      <w:pPr>
        <w:rPr>
          <w:rFonts w:cs="Arial"/>
        </w:rPr>
      </w:pPr>
    </w:p>
    <w:p w14:paraId="4E9B1E58" w14:textId="77777777" w:rsidR="006F1F17" w:rsidRDefault="006F1F17" w:rsidP="006F1F17">
      <w:pPr>
        <w:rPr>
          <w:rFonts w:cs="Arial"/>
        </w:rPr>
      </w:pPr>
      <w:r>
        <w:rPr>
          <w:rFonts w:cs="Arial"/>
        </w:rPr>
        <w:t>Note: The details on how the ITT4RT-Tx (360) obtains the presentation material (a=</w:t>
      </w:r>
      <w:proofErr w:type="spellStart"/>
      <w:proofErr w:type="gramStart"/>
      <w:r>
        <w:rPr>
          <w:rFonts w:cs="Arial"/>
        </w:rPr>
        <w:t>content:slides</w:t>
      </w:r>
      <w:proofErr w:type="spellEnd"/>
      <w:proofErr w:type="gramEnd"/>
      <w:r>
        <w:rPr>
          <w:rFonts w:cs="Arial"/>
        </w:rPr>
        <w:t>) is not shown in this diagram and for further study. Important for the flow (if the ITT4RT-Tx is performing replacement) is that replacement can only be performed once the presentation material is signalled to the ITT4RT-Tx.</w:t>
      </w:r>
    </w:p>
    <w:p w14:paraId="2FE7FD72" w14:textId="77777777" w:rsidR="006F1F17" w:rsidRDefault="006F1F17" w:rsidP="006F1F17">
      <w:pPr>
        <w:rPr>
          <w:rFonts w:cs="Arial"/>
        </w:rPr>
      </w:pPr>
    </w:p>
    <w:p w14:paraId="71F2D255" w14:textId="6BC3C895" w:rsidR="006F1F17" w:rsidRDefault="00726A3C" w:rsidP="00726A3C">
      <w:pPr>
        <w:pStyle w:val="Heading3"/>
      </w:pPr>
      <w:r>
        <w:t xml:space="preserve">6.2.3 </w:t>
      </w:r>
      <w:r w:rsidR="006F1F17">
        <w:t>Case 3 - The 360-content from the ITT4RT-Tx is suitable for replacement and the ITT4RT-MRF does NOT support replacement – no replacement is executed</w:t>
      </w:r>
    </w:p>
    <w:p w14:paraId="0B7BF181" w14:textId="77777777" w:rsidR="006F1F17" w:rsidRDefault="006F1F17" w:rsidP="006F1F17">
      <w:pPr>
        <w:rPr>
          <w:rFonts w:cs="Arial"/>
        </w:rPr>
      </w:pPr>
      <w:r>
        <w:rPr>
          <w:rFonts w:cs="Arial"/>
        </w:rPr>
        <w:t>In this case, the ITT4RT-Tx includes the “a=3gpp_360video_replacement” in the SDP negotiation, but any answer by the ITT4RT-MRF does NOT include the “a=3gpp_360video_replacement” attribute. The presentation content is signalled by other means (send directly to the client).</w:t>
      </w:r>
    </w:p>
    <w:p w14:paraId="2CECA79F" w14:textId="77777777" w:rsidR="006F1F17" w:rsidRDefault="006F1F17" w:rsidP="006F1F17">
      <w:pPr>
        <w:rPr>
          <w:rFonts w:cs="Arial"/>
        </w:rPr>
      </w:pPr>
    </w:p>
    <w:p w14:paraId="0DE75CBA" w14:textId="7B2DF657" w:rsidR="006F1F17" w:rsidRDefault="006F1F17" w:rsidP="006F1F17">
      <w:pPr>
        <w:rPr>
          <w:rFonts w:cs="Arial"/>
        </w:rPr>
      </w:pPr>
      <w:r>
        <w:rPr>
          <w:noProof/>
        </w:rPr>
        <w:lastRenderedPageBreak/>
        <w:drawing>
          <wp:inline distT="0" distB="0" distL="0" distR="0" wp14:anchorId="6E0EF615" wp14:editId="3D442AE2">
            <wp:extent cx="6102350" cy="501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2350" cy="5016500"/>
                    </a:xfrm>
                    <a:prstGeom prst="rect">
                      <a:avLst/>
                    </a:prstGeom>
                    <a:noFill/>
                    <a:ln>
                      <a:noFill/>
                    </a:ln>
                  </pic:spPr>
                </pic:pic>
              </a:graphicData>
            </a:graphic>
          </wp:inline>
        </w:drawing>
      </w:r>
    </w:p>
    <w:p w14:paraId="7FDCF680" w14:textId="05C582D9" w:rsidR="006F1F17" w:rsidRDefault="006F1F17" w:rsidP="006F1F17">
      <w:pPr>
        <w:jc w:val="center"/>
        <w:rPr>
          <w:rFonts w:cs="Arial"/>
          <w:b/>
          <w:bCs/>
        </w:rPr>
      </w:pPr>
      <w:r>
        <w:rPr>
          <w:rFonts w:cs="Arial"/>
          <w:b/>
          <w:bCs/>
        </w:rPr>
        <w:t xml:space="preserve">Figure </w:t>
      </w:r>
      <w:r w:rsidR="00726A3C">
        <w:rPr>
          <w:rFonts w:cs="Arial"/>
          <w:b/>
          <w:bCs/>
        </w:rPr>
        <w:t>6</w:t>
      </w:r>
      <w:r w:rsidR="00726A3C" w:rsidRPr="006F1F17">
        <w:rPr>
          <w:rFonts w:cs="Arial"/>
          <w:b/>
          <w:bCs/>
        </w:rPr>
        <w:t>.</w:t>
      </w:r>
      <w:r w:rsidR="00726A3C">
        <w:rPr>
          <w:rFonts w:cs="Arial"/>
          <w:b/>
          <w:bCs/>
        </w:rPr>
        <w:t>2.</w:t>
      </w:r>
      <w:r>
        <w:rPr>
          <w:rFonts w:cs="Arial"/>
          <w:b/>
          <w:bCs/>
        </w:rPr>
        <w:t>3 No Replacement Flow – the ITT4RT-MRF does not support replacement and additional content is signalled directly to the client as individual stream</w:t>
      </w:r>
    </w:p>
    <w:p w14:paraId="5AE98FC6" w14:textId="77777777" w:rsidR="006F1F17" w:rsidRDefault="006F1F17" w:rsidP="006F1F17">
      <w:pPr>
        <w:rPr>
          <w:rFonts w:cs="Arial"/>
        </w:rPr>
      </w:pPr>
    </w:p>
    <w:p w14:paraId="4D3D81C2" w14:textId="266A511B" w:rsidR="006F1F17" w:rsidRDefault="006F1F17" w:rsidP="006F1F17">
      <w:pPr>
        <w:rPr>
          <w:rFonts w:cs="Arial"/>
        </w:rPr>
      </w:pPr>
      <w:r>
        <w:rPr>
          <w:rFonts w:cs="Arial"/>
        </w:rPr>
        <w:t xml:space="preserve">Note: Figure </w:t>
      </w:r>
      <w:r w:rsidRPr="006F1F17">
        <w:rPr>
          <w:rFonts w:cs="Arial"/>
        </w:rPr>
        <w:t>9.1</w:t>
      </w:r>
      <w:r>
        <w:rPr>
          <w:rFonts w:cs="Arial"/>
        </w:rPr>
        <w:t xml:space="preserve">.1 depicts one potential outcome of Case 3, but other might be possible based on the application logic. </w:t>
      </w:r>
      <w:r>
        <w:rPr>
          <w:rFonts w:cs="Arial"/>
          <w:color w:val="000000"/>
        </w:rPr>
        <w:t>For example,</w:t>
      </w:r>
      <w:r>
        <w:rPr>
          <w:rFonts w:cs="Arial"/>
        </w:rPr>
        <w:t xml:space="preserve"> </w:t>
      </w:r>
      <w:proofErr w:type="spellStart"/>
      <w:r>
        <w:rPr>
          <w:rFonts w:cs="Arial"/>
        </w:rPr>
        <w:t>signaling</w:t>
      </w:r>
      <w:proofErr w:type="spellEnd"/>
      <w:r>
        <w:rPr>
          <w:rFonts w:cs="Arial"/>
        </w:rPr>
        <w:t xml:space="preserve"> the presentation content </w:t>
      </w:r>
      <w:r>
        <w:rPr>
          <w:rFonts w:cs="Arial"/>
          <w:color w:val="000000"/>
        </w:rPr>
        <w:t>as a</w:t>
      </w:r>
      <w:r>
        <w:rPr>
          <w:rFonts w:cs="Arial"/>
        </w:rPr>
        <w:t xml:space="preserve"> sphere-relative overlay.</w:t>
      </w:r>
    </w:p>
    <w:p w14:paraId="4BA7DFB8" w14:textId="77777777" w:rsidR="006F1F17" w:rsidRDefault="006F1F17" w:rsidP="006F1F17">
      <w:pPr>
        <w:rPr>
          <w:rFonts w:cs="Arial"/>
        </w:rPr>
      </w:pPr>
      <w:r>
        <w:rPr>
          <w:rFonts w:cs="Arial"/>
        </w:rPr>
        <w:t xml:space="preserve">Note: The presentation content could also be </w:t>
      </w:r>
      <w:proofErr w:type="spellStart"/>
      <w:r>
        <w:rPr>
          <w:rFonts w:cs="Arial"/>
        </w:rPr>
        <w:t>signaled</w:t>
      </w:r>
      <w:proofErr w:type="spellEnd"/>
      <w:r>
        <w:rPr>
          <w:rFonts w:cs="Arial"/>
        </w:rPr>
        <w:t xml:space="preserve"> between the MRF and the Client with the 3gpp overlay properties (to instruct the client with suitable overlay characteristics).</w:t>
      </w:r>
    </w:p>
    <w:p w14:paraId="023E736F" w14:textId="77777777" w:rsidR="006F1F17" w:rsidRDefault="006F1F17" w:rsidP="006F1F17">
      <w:pPr>
        <w:rPr>
          <w:rFonts w:cs="Arial"/>
        </w:rPr>
      </w:pPr>
      <w:r>
        <w:rPr>
          <w:rFonts w:cs="Arial"/>
        </w:rPr>
        <w:t xml:space="preserve">Note: </w:t>
      </w:r>
      <w:r>
        <w:rPr>
          <w:rFonts w:cs="Arial"/>
          <w:color w:val="000000"/>
        </w:rPr>
        <w:t>If</w:t>
      </w:r>
      <w:r>
        <w:rPr>
          <w:rFonts w:cs="Arial"/>
        </w:rPr>
        <w:t xml:space="preserve"> the MRF </w:t>
      </w:r>
      <w:r>
        <w:rPr>
          <w:rFonts w:cs="Arial"/>
          <w:color w:val="000000"/>
        </w:rPr>
        <w:t>initiates</w:t>
      </w:r>
      <w:r>
        <w:rPr>
          <w:rFonts w:cs="Arial"/>
        </w:rPr>
        <w:t xml:space="preserve"> the SDP </w:t>
      </w:r>
      <w:r>
        <w:rPr>
          <w:rFonts w:cs="Arial"/>
          <w:color w:val="000000"/>
        </w:rPr>
        <w:t>negotiation,</w:t>
      </w:r>
      <w:r>
        <w:rPr>
          <w:rFonts w:cs="Arial"/>
        </w:rPr>
        <w:t xml:space="preserve"> the call flow would be very similar, but the MRF would send an offer that does not include the replacement attribute (while the ITT4RT-Tx client would answer without the replacement attribute as well).</w:t>
      </w:r>
    </w:p>
    <w:p w14:paraId="30DF17C8" w14:textId="77777777" w:rsidR="006F1F17" w:rsidRDefault="006F1F17" w:rsidP="006F1F17">
      <w:pPr>
        <w:rPr>
          <w:rFonts w:cs="Arial"/>
        </w:rPr>
      </w:pPr>
    </w:p>
    <w:p w14:paraId="79A01ECF" w14:textId="48618D39" w:rsidR="006F1F17" w:rsidRDefault="00726A3C" w:rsidP="00726A3C">
      <w:pPr>
        <w:pStyle w:val="Heading3"/>
      </w:pPr>
      <w:r>
        <w:t>6</w:t>
      </w:r>
      <w:r w:rsidRPr="006F1F17">
        <w:t>.</w:t>
      </w:r>
      <w:r>
        <w:t>2.</w:t>
      </w:r>
      <w:r>
        <w:t xml:space="preserve">4 </w:t>
      </w:r>
      <w:r w:rsidR="006F1F17">
        <w:t xml:space="preserve">Case 4 - The 360-content is not suitable for </w:t>
      </w:r>
      <w:proofErr w:type="gramStart"/>
      <w:r w:rsidR="006F1F17">
        <w:t>replacement</w:t>
      </w:r>
      <w:proofErr w:type="gramEnd"/>
      <w:r w:rsidR="006F1F17">
        <w:t xml:space="preserve"> but the ITT4RT-MRF does support replacement.</w:t>
      </w:r>
    </w:p>
    <w:p w14:paraId="0ECAE32A" w14:textId="77777777" w:rsidR="006F1F17" w:rsidRDefault="006F1F17" w:rsidP="006F1F17">
      <w:pPr>
        <w:rPr>
          <w:rFonts w:cs="Arial"/>
        </w:rPr>
      </w:pPr>
      <w:r>
        <w:rPr>
          <w:rFonts w:cs="Arial"/>
        </w:rPr>
        <w:t xml:space="preserve">In this </w:t>
      </w:r>
      <w:r>
        <w:rPr>
          <w:rFonts w:cs="Arial"/>
          <w:color w:val="000000"/>
        </w:rPr>
        <w:t>case,</w:t>
      </w:r>
      <w:r>
        <w:rPr>
          <w:rFonts w:cs="Arial"/>
        </w:rPr>
        <w:t xml:space="preserve"> the ITT4RT-Tx does not include the “a=3gpp_360video_replacement” in the SDP negotiation. If the SDP negotiation is initiated by the ITT4RT-MRF, the ITT4RT-MRF includes the “a=3gpp_360video_replacement” attribute, followed by an SDP response of the ITT4RT-Tx that does NOT include the attribute “a=3gpp_360video_replacement”. Replacement will not be executed, and any additional presentation material can be signalled by other means (e.g., as sphere relative overlay).</w:t>
      </w:r>
    </w:p>
    <w:p w14:paraId="18796E65" w14:textId="77777777" w:rsidR="006F1F17" w:rsidRDefault="006F1F17" w:rsidP="006F1F17">
      <w:pPr>
        <w:rPr>
          <w:rFonts w:cs="Arial"/>
        </w:rPr>
      </w:pPr>
    </w:p>
    <w:p w14:paraId="058CCBA6" w14:textId="5B5DC01F" w:rsidR="006F1F17" w:rsidRDefault="00726A3C" w:rsidP="00726A3C">
      <w:pPr>
        <w:pStyle w:val="Heading3"/>
      </w:pPr>
      <w:r>
        <w:lastRenderedPageBreak/>
        <w:t>6</w:t>
      </w:r>
      <w:r w:rsidRPr="006F1F17">
        <w:t>.</w:t>
      </w:r>
      <w:r>
        <w:t>2.</w:t>
      </w:r>
      <w:r>
        <w:t>5</w:t>
      </w:r>
      <w:r>
        <w:t xml:space="preserve"> </w:t>
      </w:r>
      <w:r w:rsidR="006F1F17">
        <w:t>Case 5 - The 360-content is not suitable for replacement (e.g., the presentation is not visible in the conference room) and the ITT4RT-MRF does not support replacement</w:t>
      </w:r>
    </w:p>
    <w:p w14:paraId="056D4034" w14:textId="77777777" w:rsidR="006F1F17" w:rsidRDefault="006F1F17" w:rsidP="006F1F17">
      <w:pPr>
        <w:rPr>
          <w:rFonts w:cs="Arial"/>
        </w:rPr>
      </w:pPr>
      <w:r>
        <w:rPr>
          <w:rFonts w:cs="Arial"/>
        </w:rPr>
        <w:t xml:space="preserve">In this </w:t>
      </w:r>
      <w:r>
        <w:rPr>
          <w:rFonts w:cs="Arial"/>
          <w:color w:val="000000"/>
        </w:rPr>
        <w:t>case,</w:t>
      </w:r>
      <w:r>
        <w:rPr>
          <w:rFonts w:cs="Arial"/>
        </w:rPr>
        <w:t xml:space="preserve"> no specific replacement related signalling will </w:t>
      </w:r>
      <w:r>
        <w:rPr>
          <w:rFonts w:cs="Arial"/>
          <w:color w:val="000000"/>
        </w:rPr>
        <w:t>occur.</w:t>
      </w:r>
      <w:r>
        <w:rPr>
          <w:rFonts w:cs="Arial"/>
        </w:rPr>
        <w:t xml:space="preserve"> Neither the ITT4RT-Tx nor the ITT4RT-MRF includes “a=3gpp_360video_replacement” in the SDP negotiation and no replacement will be made. Any additional presentation material can be signalled by other means (e.g., as a sphere relative overlay).</w:t>
      </w:r>
    </w:p>
    <w:bookmarkEnd w:id="2"/>
    <w:p w14:paraId="4135C677" w14:textId="366C833E" w:rsidR="00C8417D" w:rsidRDefault="00C8417D" w:rsidP="006F1F17">
      <w:pPr>
        <w:pStyle w:val="Heading1"/>
        <w:rPr>
          <w:ins w:id="7" w:author="Gunkel, S.N.B. (Simon)" w:date="2021-12-13T21:04:00Z"/>
          <w:rFonts w:cs="Arial"/>
          <w:i/>
          <w:iCs/>
        </w:rPr>
      </w:pPr>
    </w:p>
    <w:p w14:paraId="7BF3BFA1" w14:textId="1CE90E8D" w:rsidR="006458E0" w:rsidRPr="006458E0" w:rsidRDefault="006458E0">
      <w:pPr>
        <w:rPr>
          <w:b/>
          <w:sz w:val="28"/>
          <w:rPrChange w:id="8" w:author="Gunkel, S.N.B. (Simon)" w:date="2021-12-13T21:04:00Z">
            <w:rPr>
              <w:rFonts w:cs="Arial"/>
              <w:i/>
              <w:iCs/>
            </w:rPr>
          </w:rPrChange>
        </w:rPr>
        <w:pPrChange w:id="9" w:author="Gunkel, S.N.B. (Simon)" w:date="2021-12-13T21:04:00Z">
          <w:pPr>
            <w:pStyle w:val="Heading1"/>
          </w:pPr>
        </w:pPrChange>
      </w:pPr>
      <w:ins w:id="10" w:author="Gunkel, S.N.B. (Simon)" w:date="2021-12-13T21:04:00Z">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 xml:space="preserve"> 2</w:t>
        </w:r>
        <w:r w:rsidRPr="003057AB">
          <w:rPr>
            <w:b/>
            <w:sz w:val="28"/>
            <w:highlight w:val="yellow"/>
          </w:rPr>
          <w:t xml:space="preserve"> =====</w:t>
        </w:r>
      </w:ins>
    </w:p>
    <w:sectPr w:rsidR="006458E0" w:rsidRPr="006458E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1BAD5" w14:textId="77777777" w:rsidR="0098254F" w:rsidRDefault="0098254F">
      <w:r>
        <w:separator/>
      </w:r>
    </w:p>
  </w:endnote>
  <w:endnote w:type="continuationSeparator" w:id="0">
    <w:p w14:paraId="0D0A4F5B" w14:textId="77777777" w:rsidR="0098254F" w:rsidRDefault="0098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47A73" w14:textId="77777777" w:rsidR="0098254F" w:rsidRDefault="0098254F">
      <w:r>
        <w:separator/>
      </w:r>
    </w:p>
  </w:footnote>
  <w:footnote w:type="continuationSeparator" w:id="0">
    <w:p w14:paraId="1AA0E2C6" w14:textId="77777777" w:rsidR="0098254F" w:rsidRDefault="00982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A404A59"/>
    <w:multiLevelType w:val="hybridMultilevel"/>
    <w:tmpl w:val="DBFCEFE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F053001"/>
    <w:multiLevelType w:val="hybridMultilevel"/>
    <w:tmpl w:val="CB38B776"/>
    <w:lvl w:ilvl="0" w:tplc="1FA8F9D4">
      <w:numFmt w:val="bullet"/>
      <w:lvlText w:val="-"/>
      <w:lvlJc w:val="left"/>
      <w:pPr>
        <w:ind w:left="1080" w:hanging="360"/>
      </w:pPr>
      <w:rPr>
        <w:rFonts w:ascii="Calibri" w:eastAsia="Calibri" w:hAnsi="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33C13623"/>
    <w:multiLevelType w:val="hybridMultilevel"/>
    <w:tmpl w:val="C2F8167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DC12A54"/>
    <w:multiLevelType w:val="hybridMultilevel"/>
    <w:tmpl w:val="E5021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nkel, S.N.B. (Simon)">
    <w15:presenceInfo w15:providerId="None" w15:userId="Gunkel, S.N.B. (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qkFAHtKlhEtAAAA"/>
  </w:docVars>
  <w:rsids>
    <w:rsidRoot w:val="00022E4A"/>
    <w:rsid w:val="000005DC"/>
    <w:rsid w:val="00001E17"/>
    <w:rsid w:val="00004192"/>
    <w:rsid w:val="00005A8C"/>
    <w:rsid w:val="00006146"/>
    <w:rsid w:val="000067B0"/>
    <w:rsid w:val="00010F51"/>
    <w:rsid w:val="000113CC"/>
    <w:rsid w:val="000114B2"/>
    <w:rsid w:val="0001205F"/>
    <w:rsid w:val="000120BC"/>
    <w:rsid w:val="00012A55"/>
    <w:rsid w:val="00012DC9"/>
    <w:rsid w:val="000142C0"/>
    <w:rsid w:val="00015221"/>
    <w:rsid w:val="000153A7"/>
    <w:rsid w:val="00015C70"/>
    <w:rsid w:val="00016688"/>
    <w:rsid w:val="00016898"/>
    <w:rsid w:val="00016BFD"/>
    <w:rsid w:val="00017BCA"/>
    <w:rsid w:val="0002006E"/>
    <w:rsid w:val="00021202"/>
    <w:rsid w:val="00021336"/>
    <w:rsid w:val="0002147B"/>
    <w:rsid w:val="00022834"/>
    <w:rsid w:val="00022E4A"/>
    <w:rsid w:val="00024FAC"/>
    <w:rsid w:val="000308E5"/>
    <w:rsid w:val="00030EE6"/>
    <w:rsid w:val="00031C4E"/>
    <w:rsid w:val="00033CF6"/>
    <w:rsid w:val="00035C71"/>
    <w:rsid w:val="00036D23"/>
    <w:rsid w:val="0004187A"/>
    <w:rsid w:val="000445A5"/>
    <w:rsid w:val="00045940"/>
    <w:rsid w:val="000509BB"/>
    <w:rsid w:val="00050FDA"/>
    <w:rsid w:val="00052000"/>
    <w:rsid w:val="00052782"/>
    <w:rsid w:val="00056293"/>
    <w:rsid w:val="00057C5F"/>
    <w:rsid w:val="00062499"/>
    <w:rsid w:val="000625FC"/>
    <w:rsid w:val="000656E2"/>
    <w:rsid w:val="00065FAD"/>
    <w:rsid w:val="00067612"/>
    <w:rsid w:val="000677A9"/>
    <w:rsid w:val="00067DB7"/>
    <w:rsid w:val="000701F0"/>
    <w:rsid w:val="00070293"/>
    <w:rsid w:val="00072AD6"/>
    <w:rsid w:val="0007309A"/>
    <w:rsid w:val="00073706"/>
    <w:rsid w:val="00073A12"/>
    <w:rsid w:val="00073E61"/>
    <w:rsid w:val="000744EB"/>
    <w:rsid w:val="0007452E"/>
    <w:rsid w:val="0007483C"/>
    <w:rsid w:val="00075AC4"/>
    <w:rsid w:val="00076495"/>
    <w:rsid w:val="00077509"/>
    <w:rsid w:val="0007773C"/>
    <w:rsid w:val="00080F13"/>
    <w:rsid w:val="00081354"/>
    <w:rsid w:val="000818E5"/>
    <w:rsid w:val="00086134"/>
    <w:rsid w:val="0009157C"/>
    <w:rsid w:val="000951DD"/>
    <w:rsid w:val="000954B1"/>
    <w:rsid w:val="00095EFE"/>
    <w:rsid w:val="000A2419"/>
    <w:rsid w:val="000A2B31"/>
    <w:rsid w:val="000A3529"/>
    <w:rsid w:val="000A56BB"/>
    <w:rsid w:val="000A6394"/>
    <w:rsid w:val="000B0227"/>
    <w:rsid w:val="000B163F"/>
    <w:rsid w:val="000B2166"/>
    <w:rsid w:val="000B4717"/>
    <w:rsid w:val="000B6093"/>
    <w:rsid w:val="000B6E7B"/>
    <w:rsid w:val="000B7FED"/>
    <w:rsid w:val="000C038A"/>
    <w:rsid w:val="000C1E5F"/>
    <w:rsid w:val="000C2699"/>
    <w:rsid w:val="000C2E88"/>
    <w:rsid w:val="000C4A34"/>
    <w:rsid w:val="000C6360"/>
    <w:rsid w:val="000C6598"/>
    <w:rsid w:val="000C7BC3"/>
    <w:rsid w:val="000D0191"/>
    <w:rsid w:val="000D0526"/>
    <w:rsid w:val="000D081E"/>
    <w:rsid w:val="000D154B"/>
    <w:rsid w:val="000D26F6"/>
    <w:rsid w:val="000D3CAB"/>
    <w:rsid w:val="000D47E8"/>
    <w:rsid w:val="000D6987"/>
    <w:rsid w:val="000E03D5"/>
    <w:rsid w:val="000E410B"/>
    <w:rsid w:val="000E48B5"/>
    <w:rsid w:val="000E4C8D"/>
    <w:rsid w:val="000E5766"/>
    <w:rsid w:val="000E647B"/>
    <w:rsid w:val="000E77C0"/>
    <w:rsid w:val="000F0361"/>
    <w:rsid w:val="000F29B8"/>
    <w:rsid w:val="000F4D28"/>
    <w:rsid w:val="00101104"/>
    <w:rsid w:val="001015F4"/>
    <w:rsid w:val="00101E23"/>
    <w:rsid w:val="00102CCC"/>
    <w:rsid w:val="00104DA9"/>
    <w:rsid w:val="0010523F"/>
    <w:rsid w:val="001056BE"/>
    <w:rsid w:val="001061F6"/>
    <w:rsid w:val="001072F5"/>
    <w:rsid w:val="001105F0"/>
    <w:rsid w:val="00111EFE"/>
    <w:rsid w:val="00112377"/>
    <w:rsid w:val="00113144"/>
    <w:rsid w:val="00113ACB"/>
    <w:rsid w:val="001201AB"/>
    <w:rsid w:val="001204F8"/>
    <w:rsid w:val="001219C5"/>
    <w:rsid w:val="001222EF"/>
    <w:rsid w:val="00122C72"/>
    <w:rsid w:val="00126B8B"/>
    <w:rsid w:val="00126BAA"/>
    <w:rsid w:val="00127C20"/>
    <w:rsid w:val="0013021E"/>
    <w:rsid w:val="0013152E"/>
    <w:rsid w:val="0013204C"/>
    <w:rsid w:val="00133209"/>
    <w:rsid w:val="0013789A"/>
    <w:rsid w:val="00137A97"/>
    <w:rsid w:val="00137D14"/>
    <w:rsid w:val="00140D66"/>
    <w:rsid w:val="001417ED"/>
    <w:rsid w:val="00143777"/>
    <w:rsid w:val="00145D43"/>
    <w:rsid w:val="0014793E"/>
    <w:rsid w:val="00147F4A"/>
    <w:rsid w:val="0015148F"/>
    <w:rsid w:val="00151783"/>
    <w:rsid w:val="00156F66"/>
    <w:rsid w:val="001607F0"/>
    <w:rsid w:val="00162BD6"/>
    <w:rsid w:val="00163444"/>
    <w:rsid w:val="00163E93"/>
    <w:rsid w:val="00167BFB"/>
    <w:rsid w:val="001719E1"/>
    <w:rsid w:val="0017226C"/>
    <w:rsid w:val="00173158"/>
    <w:rsid w:val="0017607B"/>
    <w:rsid w:val="00177608"/>
    <w:rsid w:val="001811EE"/>
    <w:rsid w:val="00182460"/>
    <w:rsid w:val="0018446B"/>
    <w:rsid w:val="001860A4"/>
    <w:rsid w:val="001862F1"/>
    <w:rsid w:val="001866BD"/>
    <w:rsid w:val="00187405"/>
    <w:rsid w:val="0018794A"/>
    <w:rsid w:val="001918FF"/>
    <w:rsid w:val="00191D5F"/>
    <w:rsid w:val="0019202B"/>
    <w:rsid w:val="00192C46"/>
    <w:rsid w:val="00193876"/>
    <w:rsid w:val="00194729"/>
    <w:rsid w:val="00194CF5"/>
    <w:rsid w:val="00194FD2"/>
    <w:rsid w:val="00196802"/>
    <w:rsid w:val="00196FB5"/>
    <w:rsid w:val="001970FD"/>
    <w:rsid w:val="001977DE"/>
    <w:rsid w:val="001A06AD"/>
    <w:rsid w:val="001A08B3"/>
    <w:rsid w:val="001A1568"/>
    <w:rsid w:val="001A1D5A"/>
    <w:rsid w:val="001A3CA1"/>
    <w:rsid w:val="001A5781"/>
    <w:rsid w:val="001A580F"/>
    <w:rsid w:val="001A627A"/>
    <w:rsid w:val="001A7B60"/>
    <w:rsid w:val="001B0D50"/>
    <w:rsid w:val="001B0F12"/>
    <w:rsid w:val="001B13E8"/>
    <w:rsid w:val="001B2D1F"/>
    <w:rsid w:val="001B3680"/>
    <w:rsid w:val="001B37D7"/>
    <w:rsid w:val="001B43A2"/>
    <w:rsid w:val="001B50C9"/>
    <w:rsid w:val="001B52F0"/>
    <w:rsid w:val="001B570F"/>
    <w:rsid w:val="001B5961"/>
    <w:rsid w:val="001B6535"/>
    <w:rsid w:val="001B7146"/>
    <w:rsid w:val="001B7A65"/>
    <w:rsid w:val="001B7F71"/>
    <w:rsid w:val="001C48A5"/>
    <w:rsid w:val="001C70E5"/>
    <w:rsid w:val="001D0A52"/>
    <w:rsid w:val="001D2C74"/>
    <w:rsid w:val="001D2E2E"/>
    <w:rsid w:val="001D428E"/>
    <w:rsid w:val="001D4F09"/>
    <w:rsid w:val="001D4F95"/>
    <w:rsid w:val="001D555C"/>
    <w:rsid w:val="001D58B5"/>
    <w:rsid w:val="001D6E23"/>
    <w:rsid w:val="001E41F3"/>
    <w:rsid w:val="001E51AB"/>
    <w:rsid w:val="001E61DE"/>
    <w:rsid w:val="001E629F"/>
    <w:rsid w:val="001E6386"/>
    <w:rsid w:val="001F0129"/>
    <w:rsid w:val="001F3834"/>
    <w:rsid w:val="001F3E6B"/>
    <w:rsid w:val="001F471D"/>
    <w:rsid w:val="00202323"/>
    <w:rsid w:val="00203686"/>
    <w:rsid w:val="00203977"/>
    <w:rsid w:val="002069B7"/>
    <w:rsid w:val="00207D21"/>
    <w:rsid w:val="002109A9"/>
    <w:rsid w:val="00210E05"/>
    <w:rsid w:val="002141D6"/>
    <w:rsid w:val="002142FC"/>
    <w:rsid w:val="0021650B"/>
    <w:rsid w:val="00220F62"/>
    <w:rsid w:val="0022280F"/>
    <w:rsid w:val="0022429F"/>
    <w:rsid w:val="0022562A"/>
    <w:rsid w:val="0022669D"/>
    <w:rsid w:val="00226FB4"/>
    <w:rsid w:val="0022757B"/>
    <w:rsid w:val="00230799"/>
    <w:rsid w:val="00233881"/>
    <w:rsid w:val="00236130"/>
    <w:rsid w:val="0024073C"/>
    <w:rsid w:val="002411D9"/>
    <w:rsid w:val="00242067"/>
    <w:rsid w:val="0024417A"/>
    <w:rsid w:val="00245345"/>
    <w:rsid w:val="00245B8D"/>
    <w:rsid w:val="00245F21"/>
    <w:rsid w:val="00246E2E"/>
    <w:rsid w:val="00250BA7"/>
    <w:rsid w:val="00251378"/>
    <w:rsid w:val="00254C03"/>
    <w:rsid w:val="00254D0C"/>
    <w:rsid w:val="00256D93"/>
    <w:rsid w:val="00257AC9"/>
    <w:rsid w:val="0026004D"/>
    <w:rsid w:val="00260941"/>
    <w:rsid w:val="002612AB"/>
    <w:rsid w:val="00262258"/>
    <w:rsid w:val="00263402"/>
    <w:rsid w:val="00263585"/>
    <w:rsid w:val="002638BE"/>
    <w:rsid w:val="002640DD"/>
    <w:rsid w:val="00264100"/>
    <w:rsid w:val="00264689"/>
    <w:rsid w:val="002654A0"/>
    <w:rsid w:val="0026652C"/>
    <w:rsid w:val="00266B8B"/>
    <w:rsid w:val="00266E89"/>
    <w:rsid w:val="0026707D"/>
    <w:rsid w:val="00267496"/>
    <w:rsid w:val="00267545"/>
    <w:rsid w:val="00267AEC"/>
    <w:rsid w:val="002706D3"/>
    <w:rsid w:val="00270A10"/>
    <w:rsid w:val="00270A82"/>
    <w:rsid w:val="00270EEA"/>
    <w:rsid w:val="00271C92"/>
    <w:rsid w:val="00271F10"/>
    <w:rsid w:val="0027261F"/>
    <w:rsid w:val="00272BFF"/>
    <w:rsid w:val="00272E1D"/>
    <w:rsid w:val="002733EF"/>
    <w:rsid w:val="00274DB9"/>
    <w:rsid w:val="00275163"/>
    <w:rsid w:val="00275D12"/>
    <w:rsid w:val="0027715C"/>
    <w:rsid w:val="0027759C"/>
    <w:rsid w:val="00280C6E"/>
    <w:rsid w:val="00282DDC"/>
    <w:rsid w:val="00282FF2"/>
    <w:rsid w:val="00284042"/>
    <w:rsid w:val="002843C8"/>
    <w:rsid w:val="00284F1B"/>
    <w:rsid w:val="00284FEB"/>
    <w:rsid w:val="002851FB"/>
    <w:rsid w:val="00285963"/>
    <w:rsid w:val="002860C4"/>
    <w:rsid w:val="002866A1"/>
    <w:rsid w:val="002873E0"/>
    <w:rsid w:val="00290BD7"/>
    <w:rsid w:val="0029109F"/>
    <w:rsid w:val="002923A7"/>
    <w:rsid w:val="0029240B"/>
    <w:rsid w:val="0029278E"/>
    <w:rsid w:val="002935BC"/>
    <w:rsid w:val="002966FD"/>
    <w:rsid w:val="00297060"/>
    <w:rsid w:val="00297098"/>
    <w:rsid w:val="00297BC8"/>
    <w:rsid w:val="002A06F7"/>
    <w:rsid w:val="002A1D62"/>
    <w:rsid w:val="002A361A"/>
    <w:rsid w:val="002A7EB7"/>
    <w:rsid w:val="002B13D7"/>
    <w:rsid w:val="002B18E6"/>
    <w:rsid w:val="002B1FD5"/>
    <w:rsid w:val="002B2DB5"/>
    <w:rsid w:val="002B31D7"/>
    <w:rsid w:val="002B3218"/>
    <w:rsid w:val="002B5741"/>
    <w:rsid w:val="002B5EAC"/>
    <w:rsid w:val="002B7A23"/>
    <w:rsid w:val="002C0F9E"/>
    <w:rsid w:val="002C1491"/>
    <w:rsid w:val="002C166D"/>
    <w:rsid w:val="002C1F54"/>
    <w:rsid w:val="002C2633"/>
    <w:rsid w:val="002C54F2"/>
    <w:rsid w:val="002C7456"/>
    <w:rsid w:val="002D0E44"/>
    <w:rsid w:val="002D1D31"/>
    <w:rsid w:val="002D260A"/>
    <w:rsid w:val="002D2873"/>
    <w:rsid w:val="002D2E39"/>
    <w:rsid w:val="002D39B1"/>
    <w:rsid w:val="002D56C1"/>
    <w:rsid w:val="002D7066"/>
    <w:rsid w:val="002E06D8"/>
    <w:rsid w:val="002E1640"/>
    <w:rsid w:val="002E2D12"/>
    <w:rsid w:val="002E46FC"/>
    <w:rsid w:val="002E4E54"/>
    <w:rsid w:val="002E558F"/>
    <w:rsid w:val="002E5FFC"/>
    <w:rsid w:val="002E6687"/>
    <w:rsid w:val="002E684C"/>
    <w:rsid w:val="002E69CA"/>
    <w:rsid w:val="002E74BF"/>
    <w:rsid w:val="002F196A"/>
    <w:rsid w:val="002F33AC"/>
    <w:rsid w:val="002F4448"/>
    <w:rsid w:val="002F4C49"/>
    <w:rsid w:val="002F544D"/>
    <w:rsid w:val="002F761C"/>
    <w:rsid w:val="002F7881"/>
    <w:rsid w:val="003012B7"/>
    <w:rsid w:val="00302765"/>
    <w:rsid w:val="00302C0E"/>
    <w:rsid w:val="00303A12"/>
    <w:rsid w:val="00303CB2"/>
    <w:rsid w:val="00304452"/>
    <w:rsid w:val="00305409"/>
    <w:rsid w:val="00313CA3"/>
    <w:rsid w:val="00314FA1"/>
    <w:rsid w:val="0031588C"/>
    <w:rsid w:val="0031600D"/>
    <w:rsid w:val="003202C1"/>
    <w:rsid w:val="00320BF4"/>
    <w:rsid w:val="00321479"/>
    <w:rsid w:val="003215CA"/>
    <w:rsid w:val="00323A6E"/>
    <w:rsid w:val="0032410B"/>
    <w:rsid w:val="00324C5B"/>
    <w:rsid w:val="00325A64"/>
    <w:rsid w:val="0032696B"/>
    <w:rsid w:val="003270D1"/>
    <w:rsid w:val="0032739B"/>
    <w:rsid w:val="0032744D"/>
    <w:rsid w:val="00332A0F"/>
    <w:rsid w:val="003338E8"/>
    <w:rsid w:val="003345EF"/>
    <w:rsid w:val="00341D9F"/>
    <w:rsid w:val="00342737"/>
    <w:rsid w:val="0034538F"/>
    <w:rsid w:val="00345479"/>
    <w:rsid w:val="00345F23"/>
    <w:rsid w:val="0034618C"/>
    <w:rsid w:val="003464B0"/>
    <w:rsid w:val="00346734"/>
    <w:rsid w:val="003473A8"/>
    <w:rsid w:val="00350E2C"/>
    <w:rsid w:val="00351857"/>
    <w:rsid w:val="003523CF"/>
    <w:rsid w:val="00352E5C"/>
    <w:rsid w:val="003609EF"/>
    <w:rsid w:val="0036129D"/>
    <w:rsid w:val="00361E43"/>
    <w:rsid w:val="00361EAE"/>
    <w:rsid w:val="0036231A"/>
    <w:rsid w:val="003633BF"/>
    <w:rsid w:val="00363F49"/>
    <w:rsid w:val="00364544"/>
    <w:rsid w:val="00364769"/>
    <w:rsid w:val="00365C16"/>
    <w:rsid w:val="00366282"/>
    <w:rsid w:val="003679CB"/>
    <w:rsid w:val="003707DC"/>
    <w:rsid w:val="00374589"/>
    <w:rsid w:val="003746CE"/>
    <w:rsid w:val="00374DD4"/>
    <w:rsid w:val="00380200"/>
    <w:rsid w:val="00380BEA"/>
    <w:rsid w:val="003849EB"/>
    <w:rsid w:val="00385231"/>
    <w:rsid w:val="00385D30"/>
    <w:rsid w:val="00387F2A"/>
    <w:rsid w:val="00390194"/>
    <w:rsid w:val="003931B4"/>
    <w:rsid w:val="00393469"/>
    <w:rsid w:val="00395315"/>
    <w:rsid w:val="00395BE3"/>
    <w:rsid w:val="003960A7"/>
    <w:rsid w:val="003961AE"/>
    <w:rsid w:val="0039661D"/>
    <w:rsid w:val="003A193F"/>
    <w:rsid w:val="003A25C6"/>
    <w:rsid w:val="003A2C9B"/>
    <w:rsid w:val="003A2DE8"/>
    <w:rsid w:val="003A34DF"/>
    <w:rsid w:val="003A4C5E"/>
    <w:rsid w:val="003A52CA"/>
    <w:rsid w:val="003A5BB9"/>
    <w:rsid w:val="003A5D02"/>
    <w:rsid w:val="003A5DB1"/>
    <w:rsid w:val="003A64EB"/>
    <w:rsid w:val="003A65E3"/>
    <w:rsid w:val="003B077A"/>
    <w:rsid w:val="003B146B"/>
    <w:rsid w:val="003B161D"/>
    <w:rsid w:val="003B1679"/>
    <w:rsid w:val="003B2D06"/>
    <w:rsid w:val="003B7086"/>
    <w:rsid w:val="003C0748"/>
    <w:rsid w:val="003C12D0"/>
    <w:rsid w:val="003C76D2"/>
    <w:rsid w:val="003C7731"/>
    <w:rsid w:val="003C7E58"/>
    <w:rsid w:val="003D1EA0"/>
    <w:rsid w:val="003D2316"/>
    <w:rsid w:val="003D4171"/>
    <w:rsid w:val="003D538B"/>
    <w:rsid w:val="003D6428"/>
    <w:rsid w:val="003D7C8F"/>
    <w:rsid w:val="003E039A"/>
    <w:rsid w:val="003E091C"/>
    <w:rsid w:val="003E1A36"/>
    <w:rsid w:val="003E1FA5"/>
    <w:rsid w:val="003E24CD"/>
    <w:rsid w:val="003E3356"/>
    <w:rsid w:val="003E40C5"/>
    <w:rsid w:val="003E4B31"/>
    <w:rsid w:val="003E6E65"/>
    <w:rsid w:val="003E74F9"/>
    <w:rsid w:val="003E7A64"/>
    <w:rsid w:val="003E7F91"/>
    <w:rsid w:val="003F0EE2"/>
    <w:rsid w:val="003F3B5C"/>
    <w:rsid w:val="003F3FA6"/>
    <w:rsid w:val="003F4EFE"/>
    <w:rsid w:val="003F6403"/>
    <w:rsid w:val="00401B6B"/>
    <w:rsid w:val="00401BEB"/>
    <w:rsid w:val="004023EB"/>
    <w:rsid w:val="00403C1A"/>
    <w:rsid w:val="00404C4C"/>
    <w:rsid w:val="0040627B"/>
    <w:rsid w:val="0040696E"/>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2865"/>
    <w:rsid w:val="004242D2"/>
    <w:rsid w:val="004242F1"/>
    <w:rsid w:val="00424846"/>
    <w:rsid w:val="004315F5"/>
    <w:rsid w:val="0043205F"/>
    <w:rsid w:val="00432BCA"/>
    <w:rsid w:val="0043304C"/>
    <w:rsid w:val="004343FB"/>
    <w:rsid w:val="0043450B"/>
    <w:rsid w:val="00434FFA"/>
    <w:rsid w:val="004357BF"/>
    <w:rsid w:val="00436B2C"/>
    <w:rsid w:val="00442E23"/>
    <w:rsid w:val="00444119"/>
    <w:rsid w:val="0044497D"/>
    <w:rsid w:val="00444EE5"/>
    <w:rsid w:val="00444FDE"/>
    <w:rsid w:val="00445EFA"/>
    <w:rsid w:val="00447653"/>
    <w:rsid w:val="00450365"/>
    <w:rsid w:val="00454404"/>
    <w:rsid w:val="00456B58"/>
    <w:rsid w:val="00456DD6"/>
    <w:rsid w:val="004570A3"/>
    <w:rsid w:val="004574AA"/>
    <w:rsid w:val="0045775E"/>
    <w:rsid w:val="00460E32"/>
    <w:rsid w:val="004614CF"/>
    <w:rsid w:val="00463FF3"/>
    <w:rsid w:val="00464BA2"/>
    <w:rsid w:val="00464DE9"/>
    <w:rsid w:val="00466389"/>
    <w:rsid w:val="00466EA0"/>
    <w:rsid w:val="004712A9"/>
    <w:rsid w:val="0047165A"/>
    <w:rsid w:val="00471895"/>
    <w:rsid w:val="00472797"/>
    <w:rsid w:val="00472B50"/>
    <w:rsid w:val="0047517E"/>
    <w:rsid w:val="004762E0"/>
    <w:rsid w:val="00476958"/>
    <w:rsid w:val="0047793A"/>
    <w:rsid w:val="004804F0"/>
    <w:rsid w:val="004844A1"/>
    <w:rsid w:val="00484FF4"/>
    <w:rsid w:val="004851D3"/>
    <w:rsid w:val="00490070"/>
    <w:rsid w:val="00490327"/>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75B7"/>
    <w:rsid w:val="004B7695"/>
    <w:rsid w:val="004B7E9A"/>
    <w:rsid w:val="004C3696"/>
    <w:rsid w:val="004C3DAC"/>
    <w:rsid w:val="004C50BC"/>
    <w:rsid w:val="004C60FA"/>
    <w:rsid w:val="004C6B72"/>
    <w:rsid w:val="004C7187"/>
    <w:rsid w:val="004D0FF4"/>
    <w:rsid w:val="004D11C3"/>
    <w:rsid w:val="004D3520"/>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3032"/>
    <w:rsid w:val="004F4C49"/>
    <w:rsid w:val="004F7118"/>
    <w:rsid w:val="004F7456"/>
    <w:rsid w:val="004F77E8"/>
    <w:rsid w:val="00500BBB"/>
    <w:rsid w:val="0050266D"/>
    <w:rsid w:val="00502CF9"/>
    <w:rsid w:val="00502E2A"/>
    <w:rsid w:val="00504047"/>
    <w:rsid w:val="00505091"/>
    <w:rsid w:val="0050615C"/>
    <w:rsid w:val="00506AD6"/>
    <w:rsid w:val="005077AC"/>
    <w:rsid w:val="0051006B"/>
    <w:rsid w:val="00510AEA"/>
    <w:rsid w:val="0051178E"/>
    <w:rsid w:val="00511A6D"/>
    <w:rsid w:val="00511D81"/>
    <w:rsid w:val="00512323"/>
    <w:rsid w:val="005123C3"/>
    <w:rsid w:val="005134D8"/>
    <w:rsid w:val="005138EF"/>
    <w:rsid w:val="0051580D"/>
    <w:rsid w:val="00520B4D"/>
    <w:rsid w:val="00522664"/>
    <w:rsid w:val="00522BDA"/>
    <w:rsid w:val="00522FE9"/>
    <w:rsid w:val="005242B5"/>
    <w:rsid w:val="00525C43"/>
    <w:rsid w:val="00526752"/>
    <w:rsid w:val="00530AB8"/>
    <w:rsid w:val="005321B8"/>
    <w:rsid w:val="00535C86"/>
    <w:rsid w:val="00535C92"/>
    <w:rsid w:val="00537A46"/>
    <w:rsid w:val="00537A47"/>
    <w:rsid w:val="00537D54"/>
    <w:rsid w:val="00541C88"/>
    <w:rsid w:val="005436C3"/>
    <w:rsid w:val="00544C78"/>
    <w:rsid w:val="00547111"/>
    <w:rsid w:val="00551771"/>
    <w:rsid w:val="00554038"/>
    <w:rsid w:val="00555909"/>
    <w:rsid w:val="00556662"/>
    <w:rsid w:val="0055687A"/>
    <w:rsid w:val="005579E0"/>
    <w:rsid w:val="00557B17"/>
    <w:rsid w:val="00560973"/>
    <w:rsid w:val="005636A4"/>
    <w:rsid w:val="0056381E"/>
    <w:rsid w:val="00563CD2"/>
    <w:rsid w:val="00564599"/>
    <w:rsid w:val="00564D17"/>
    <w:rsid w:val="005657B3"/>
    <w:rsid w:val="005664EF"/>
    <w:rsid w:val="005719E9"/>
    <w:rsid w:val="00572CC2"/>
    <w:rsid w:val="00573AA5"/>
    <w:rsid w:val="00573B46"/>
    <w:rsid w:val="00575C7E"/>
    <w:rsid w:val="005762A3"/>
    <w:rsid w:val="0058043F"/>
    <w:rsid w:val="00580AFE"/>
    <w:rsid w:val="00581751"/>
    <w:rsid w:val="00582E5A"/>
    <w:rsid w:val="00583CEA"/>
    <w:rsid w:val="0058434A"/>
    <w:rsid w:val="0058545A"/>
    <w:rsid w:val="00587232"/>
    <w:rsid w:val="00587C89"/>
    <w:rsid w:val="00591D95"/>
    <w:rsid w:val="005921A0"/>
    <w:rsid w:val="00592D74"/>
    <w:rsid w:val="00594DDB"/>
    <w:rsid w:val="00596E40"/>
    <w:rsid w:val="00596EF5"/>
    <w:rsid w:val="00597579"/>
    <w:rsid w:val="00597C0E"/>
    <w:rsid w:val="005A0819"/>
    <w:rsid w:val="005A08FE"/>
    <w:rsid w:val="005A0DE5"/>
    <w:rsid w:val="005A3ACE"/>
    <w:rsid w:val="005A3FFE"/>
    <w:rsid w:val="005A4A5A"/>
    <w:rsid w:val="005A558A"/>
    <w:rsid w:val="005A5FC5"/>
    <w:rsid w:val="005A6A15"/>
    <w:rsid w:val="005A6DA7"/>
    <w:rsid w:val="005A6DC8"/>
    <w:rsid w:val="005B039A"/>
    <w:rsid w:val="005B0A03"/>
    <w:rsid w:val="005B0C5C"/>
    <w:rsid w:val="005B1EB1"/>
    <w:rsid w:val="005B1EC8"/>
    <w:rsid w:val="005B21CF"/>
    <w:rsid w:val="005B2CF6"/>
    <w:rsid w:val="005B36D5"/>
    <w:rsid w:val="005B577F"/>
    <w:rsid w:val="005B5B5F"/>
    <w:rsid w:val="005B6226"/>
    <w:rsid w:val="005B763C"/>
    <w:rsid w:val="005B7B0D"/>
    <w:rsid w:val="005C0F0C"/>
    <w:rsid w:val="005C125B"/>
    <w:rsid w:val="005C1313"/>
    <w:rsid w:val="005C2E83"/>
    <w:rsid w:val="005C3B2F"/>
    <w:rsid w:val="005C41E8"/>
    <w:rsid w:val="005C45B9"/>
    <w:rsid w:val="005C5334"/>
    <w:rsid w:val="005C5695"/>
    <w:rsid w:val="005C5B8E"/>
    <w:rsid w:val="005C6375"/>
    <w:rsid w:val="005C78E0"/>
    <w:rsid w:val="005D351A"/>
    <w:rsid w:val="005D4743"/>
    <w:rsid w:val="005E16C6"/>
    <w:rsid w:val="005E2C44"/>
    <w:rsid w:val="005E3D70"/>
    <w:rsid w:val="005E4189"/>
    <w:rsid w:val="005E5348"/>
    <w:rsid w:val="005E567B"/>
    <w:rsid w:val="005E6EC7"/>
    <w:rsid w:val="005F1168"/>
    <w:rsid w:val="005F1243"/>
    <w:rsid w:val="005F1495"/>
    <w:rsid w:val="005F15AD"/>
    <w:rsid w:val="005F1637"/>
    <w:rsid w:val="005F1A88"/>
    <w:rsid w:val="005F3838"/>
    <w:rsid w:val="005F38AC"/>
    <w:rsid w:val="005F4B18"/>
    <w:rsid w:val="005F53CD"/>
    <w:rsid w:val="005F7254"/>
    <w:rsid w:val="005F78B8"/>
    <w:rsid w:val="00600D83"/>
    <w:rsid w:val="006010A2"/>
    <w:rsid w:val="006012EA"/>
    <w:rsid w:val="006038E4"/>
    <w:rsid w:val="006049D7"/>
    <w:rsid w:val="00606DB9"/>
    <w:rsid w:val="00607B34"/>
    <w:rsid w:val="00611F75"/>
    <w:rsid w:val="006131A1"/>
    <w:rsid w:val="00613400"/>
    <w:rsid w:val="006134E5"/>
    <w:rsid w:val="00613C21"/>
    <w:rsid w:val="00614C54"/>
    <w:rsid w:val="00614D04"/>
    <w:rsid w:val="00615364"/>
    <w:rsid w:val="00616514"/>
    <w:rsid w:val="006170DC"/>
    <w:rsid w:val="00620F05"/>
    <w:rsid w:val="00621188"/>
    <w:rsid w:val="00621EF3"/>
    <w:rsid w:val="006221AA"/>
    <w:rsid w:val="006249C1"/>
    <w:rsid w:val="006257ED"/>
    <w:rsid w:val="00625EA2"/>
    <w:rsid w:val="00626069"/>
    <w:rsid w:val="00626CCD"/>
    <w:rsid w:val="00626EED"/>
    <w:rsid w:val="00627D00"/>
    <w:rsid w:val="0063062D"/>
    <w:rsid w:val="00630ABB"/>
    <w:rsid w:val="00631742"/>
    <w:rsid w:val="006334F6"/>
    <w:rsid w:val="006335BF"/>
    <w:rsid w:val="006337AA"/>
    <w:rsid w:val="0063407F"/>
    <w:rsid w:val="0063409A"/>
    <w:rsid w:val="0063500D"/>
    <w:rsid w:val="00636490"/>
    <w:rsid w:val="006405CD"/>
    <w:rsid w:val="006431C2"/>
    <w:rsid w:val="00645535"/>
    <w:rsid w:val="006458E0"/>
    <w:rsid w:val="006524C5"/>
    <w:rsid w:val="00652FDD"/>
    <w:rsid w:val="00653F54"/>
    <w:rsid w:val="006550DF"/>
    <w:rsid w:val="006559A5"/>
    <w:rsid w:val="00660C1A"/>
    <w:rsid w:val="00660EAE"/>
    <w:rsid w:val="006619D7"/>
    <w:rsid w:val="00664FA9"/>
    <w:rsid w:val="006653BC"/>
    <w:rsid w:val="00665F0F"/>
    <w:rsid w:val="00670DE4"/>
    <w:rsid w:val="00670E81"/>
    <w:rsid w:val="0067117B"/>
    <w:rsid w:val="006724CA"/>
    <w:rsid w:val="00672EA3"/>
    <w:rsid w:val="006738C3"/>
    <w:rsid w:val="00673BD8"/>
    <w:rsid w:val="00677A1C"/>
    <w:rsid w:val="0068286E"/>
    <w:rsid w:val="006830C0"/>
    <w:rsid w:val="00683D2A"/>
    <w:rsid w:val="00684469"/>
    <w:rsid w:val="006861FF"/>
    <w:rsid w:val="00686AB4"/>
    <w:rsid w:val="00690782"/>
    <w:rsid w:val="0069111D"/>
    <w:rsid w:val="00691A1D"/>
    <w:rsid w:val="00691F95"/>
    <w:rsid w:val="00693876"/>
    <w:rsid w:val="0069528D"/>
    <w:rsid w:val="00695808"/>
    <w:rsid w:val="00695BAB"/>
    <w:rsid w:val="0069669F"/>
    <w:rsid w:val="00696F8C"/>
    <w:rsid w:val="006A0733"/>
    <w:rsid w:val="006A0A3B"/>
    <w:rsid w:val="006A0BB9"/>
    <w:rsid w:val="006A1B3A"/>
    <w:rsid w:val="006A1D66"/>
    <w:rsid w:val="006A1DB7"/>
    <w:rsid w:val="006A30D6"/>
    <w:rsid w:val="006A347A"/>
    <w:rsid w:val="006A3FED"/>
    <w:rsid w:val="006A4CBD"/>
    <w:rsid w:val="006A555C"/>
    <w:rsid w:val="006A62C2"/>
    <w:rsid w:val="006B0B21"/>
    <w:rsid w:val="006B1719"/>
    <w:rsid w:val="006B259D"/>
    <w:rsid w:val="006B46FB"/>
    <w:rsid w:val="006B4CAF"/>
    <w:rsid w:val="006B53AE"/>
    <w:rsid w:val="006B71E7"/>
    <w:rsid w:val="006C13AC"/>
    <w:rsid w:val="006C1772"/>
    <w:rsid w:val="006C1BEB"/>
    <w:rsid w:val="006C21C7"/>
    <w:rsid w:val="006C3FDF"/>
    <w:rsid w:val="006C6BC1"/>
    <w:rsid w:val="006C7013"/>
    <w:rsid w:val="006D05DD"/>
    <w:rsid w:val="006D1D8E"/>
    <w:rsid w:val="006D1FBA"/>
    <w:rsid w:val="006D22E5"/>
    <w:rsid w:val="006D2CBD"/>
    <w:rsid w:val="006D354B"/>
    <w:rsid w:val="006D4D8F"/>
    <w:rsid w:val="006D5A9B"/>
    <w:rsid w:val="006E01C2"/>
    <w:rsid w:val="006E0BB9"/>
    <w:rsid w:val="006E0EAB"/>
    <w:rsid w:val="006E21FB"/>
    <w:rsid w:val="006E2755"/>
    <w:rsid w:val="006E3BA7"/>
    <w:rsid w:val="006E4372"/>
    <w:rsid w:val="006E4C92"/>
    <w:rsid w:val="006E5A8D"/>
    <w:rsid w:val="006E5C17"/>
    <w:rsid w:val="006E6E56"/>
    <w:rsid w:val="006E719D"/>
    <w:rsid w:val="006E7873"/>
    <w:rsid w:val="006E7E6C"/>
    <w:rsid w:val="006F1F17"/>
    <w:rsid w:val="006F465A"/>
    <w:rsid w:val="006F4945"/>
    <w:rsid w:val="006F594F"/>
    <w:rsid w:val="006F6988"/>
    <w:rsid w:val="00702886"/>
    <w:rsid w:val="00702FB6"/>
    <w:rsid w:val="00703DF4"/>
    <w:rsid w:val="007040EB"/>
    <w:rsid w:val="007047E2"/>
    <w:rsid w:val="00704CFE"/>
    <w:rsid w:val="007062B2"/>
    <w:rsid w:val="00706D36"/>
    <w:rsid w:val="00707185"/>
    <w:rsid w:val="00707376"/>
    <w:rsid w:val="00707AEB"/>
    <w:rsid w:val="00707B45"/>
    <w:rsid w:val="00711DA1"/>
    <w:rsid w:val="00712953"/>
    <w:rsid w:val="00713C9D"/>
    <w:rsid w:val="00714A34"/>
    <w:rsid w:val="00715496"/>
    <w:rsid w:val="00717C08"/>
    <w:rsid w:val="00720C68"/>
    <w:rsid w:val="00720DA1"/>
    <w:rsid w:val="00720E93"/>
    <w:rsid w:val="0072112F"/>
    <w:rsid w:val="0072219C"/>
    <w:rsid w:val="007236CE"/>
    <w:rsid w:val="007240CE"/>
    <w:rsid w:val="00724940"/>
    <w:rsid w:val="00724E4B"/>
    <w:rsid w:val="00725AA0"/>
    <w:rsid w:val="00726507"/>
    <w:rsid w:val="00726A3C"/>
    <w:rsid w:val="00726F07"/>
    <w:rsid w:val="0072780C"/>
    <w:rsid w:val="00727D2C"/>
    <w:rsid w:val="00730120"/>
    <w:rsid w:val="00730D7B"/>
    <w:rsid w:val="007336DB"/>
    <w:rsid w:val="00733D9E"/>
    <w:rsid w:val="007346C2"/>
    <w:rsid w:val="007354AE"/>
    <w:rsid w:val="00735BD7"/>
    <w:rsid w:val="007374E2"/>
    <w:rsid w:val="00740A33"/>
    <w:rsid w:val="00740A68"/>
    <w:rsid w:val="0074142A"/>
    <w:rsid w:val="00741972"/>
    <w:rsid w:val="00742B6E"/>
    <w:rsid w:val="00745B2D"/>
    <w:rsid w:val="00747665"/>
    <w:rsid w:val="00747CA3"/>
    <w:rsid w:val="00747EF4"/>
    <w:rsid w:val="0075080A"/>
    <w:rsid w:val="0075092D"/>
    <w:rsid w:val="00753484"/>
    <w:rsid w:val="0075379F"/>
    <w:rsid w:val="00754959"/>
    <w:rsid w:val="00754A80"/>
    <w:rsid w:val="00754AF2"/>
    <w:rsid w:val="00754F7E"/>
    <w:rsid w:val="00756396"/>
    <w:rsid w:val="00757603"/>
    <w:rsid w:val="00761B2A"/>
    <w:rsid w:val="00761C73"/>
    <w:rsid w:val="00762432"/>
    <w:rsid w:val="00762B12"/>
    <w:rsid w:val="0076463A"/>
    <w:rsid w:val="0076559F"/>
    <w:rsid w:val="00765637"/>
    <w:rsid w:val="00767608"/>
    <w:rsid w:val="00767C44"/>
    <w:rsid w:val="00770062"/>
    <w:rsid w:val="007708BD"/>
    <w:rsid w:val="00770BFF"/>
    <w:rsid w:val="00773667"/>
    <w:rsid w:val="0077455B"/>
    <w:rsid w:val="00775034"/>
    <w:rsid w:val="00775996"/>
    <w:rsid w:val="007760DF"/>
    <w:rsid w:val="00776E0B"/>
    <w:rsid w:val="00777B1E"/>
    <w:rsid w:val="00777B41"/>
    <w:rsid w:val="007809CD"/>
    <w:rsid w:val="00780A7F"/>
    <w:rsid w:val="00780F17"/>
    <w:rsid w:val="00781FF1"/>
    <w:rsid w:val="00782229"/>
    <w:rsid w:val="007836F6"/>
    <w:rsid w:val="007851D2"/>
    <w:rsid w:val="007857F0"/>
    <w:rsid w:val="00786EB1"/>
    <w:rsid w:val="00786EC2"/>
    <w:rsid w:val="00787C0E"/>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412C"/>
    <w:rsid w:val="007B512A"/>
    <w:rsid w:val="007B5C15"/>
    <w:rsid w:val="007B6169"/>
    <w:rsid w:val="007C145D"/>
    <w:rsid w:val="007C1FB7"/>
    <w:rsid w:val="007C2097"/>
    <w:rsid w:val="007C2CDF"/>
    <w:rsid w:val="007C2F14"/>
    <w:rsid w:val="007C57B2"/>
    <w:rsid w:val="007C685C"/>
    <w:rsid w:val="007C701A"/>
    <w:rsid w:val="007C759C"/>
    <w:rsid w:val="007C7AD5"/>
    <w:rsid w:val="007D0A54"/>
    <w:rsid w:val="007D1306"/>
    <w:rsid w:val="007D2C33"/>
    <w:rsid w:val="007D3D55"/>
    <w:rsid w:val="007D3E22"/>
    <w:rsid w:val="007D4850"/>
    <w:rsid w:val="007D6226"/>
    <w:rsid w:val="007D6376"/>
    <w:rsid w:val="007D6A07"/>
    <w:rsid w:val="007D7CF8"/>
    <w:rsid w:val="007E05C8"/>
    <w:rsid w:val="007E0899"/>
    <w:rsid w:val="007E1365"/>
    <w:rsid w:val="007E1791"/>
    <w:rsid w:val="007E1C22"/>
    <w:rsid w:val="007E4A43"/>
    <w:rsid w:val="007F39F9"/>
    <w:rsid w:val="007F4924"/>
    <w:rsid w:val="007F5264"/>
    <w:rsid w:val="007F561A"/>
    <w:rsid w:val="007F7259"/>
    <w:rsid w:val="007F725C"/>
    <w:rsid w:val="007F7F5E"/>
    <w:rsid w:val="008001B4"/>
    <w:rsid w:val="00800964"/>
    <w:rsid w:val="008012CD"/>
    <w:rsid w:val="008016A6"/>
    <w:rsid w:val="00801F3F"/>
    <w:rsid w:val="00802AFC"/>
    <w:rsid w:val="008040A8"/>
    <w:rsid w:val="008048A5"/>
    <w:rsid w:val="00804DB4"/>
    <w:rsid w:val="008071F7"/>
    <w:rsid w:val="00807814"/>
    <w:rsid w:val="00807ABC"/>
    <w:rsid w:val="00807DFF"/>
    <w:rsid w:val="0081016E"/>
    <w:rsid w:val="008105D9"/>
    <w:rsid w:val="00811362"/>
    <w:rsid w:val="008117DF"/>
    <w:rsid w:val="008122A8"/>
    <w:rsid w:val="00813B7D"/>
    <w:rsid w:val="00814F95"/>
    <w:rsid w:val="008150E6"/>
    <w:rsid w:val="00815DD2"/>
    <w:rsid w:val="008166F3"/>
    <w:rsid w:val="008203A9"/>
    <w:rsid w:val="008209A0"/>
    <w:rsid w:val="00825ACF"/>
    <w:rsid w:val="00825CA6"/>
    <w:rsid w:val="00826771"/>
    <w:rsid w:val="00827114"/>
    <w:rsid w:val="008279FA"/>
    <w:rsid w:val="00827FBC"/>
    <w:rsid w:val="00830E68"/>
    <w:rsid w:val="0083216F"/>
    <w:rsid w:val="00833BDC"/>
    <w:rsid w:val="0083535F"/>
    <w:rsid w:val="00835D8B"/>
    <w:rsid w:val="00835F4B"/>
    <w:rsid w:val="00837385"/>
    <w:rsid w:val="00840899"/>
    <w:rsid w:val="0084121D"/>
    <w:rsid w:val="00841444"/>
    <w:rsid w:val="00841EC4"/>
    <w:rsid w:val="00842622"/>
    <w:rsid w:val="00843BF9"/>
    <w:rsid w:val="00844374"/>
    <w:rsid w:val="00845DCE"/>
    <w:rsid w:val="008460ED"/>
    <w:rsid w:val="008468F0"/>
    <w:rsid w:val="008476E3"/>
    <w:rsid w:val="00851CC8"/>
    <w:rsid w:val="008542FA"/>
    <w:rsid w:val="00854857"/>
    <w:rsid w:val="00854A11"/>
    <w:rsid w:val="00854D25"/>
    <w:rsid w:val="0085676B"/>
    <w:rsid w:val="0085702B"/>
    <w:rsid w:val="00860527"/>
    <w:rsid w:val="00860949"/>
    <w:rsid w:val="008626E7"/>
    <w:rsid w:val="0086292C"/>
    <w:rsid w:val="00863509"/>
    <w:rsid w:val="00864735"/>
    <w:rsid w:val="00865174"/>
    <w:rsid w:val="00865880"/>
    <w:rsid w:val="008700AA"/>
    <w:rsid w:val="00870EE7"/>
    <w:rsid w:val="008725CC"/>
    <w:rsid w:val="008728FE"/>
    <w:rsid w:val="008735FD"/>
    <w:rsid w:val="0087387B"/>
    <w:rsid w:val="0087751F"/>
    <w:rsid w:val="00877599"/>
    <w:rsid w:val="00880F07"/>
    <w:rsid w:val="008815F7"/>
    <w:rsid w:val="008816CB"/>
    <w:rsid w:val="00882508"/>
    <w:rsid w:val="00883EB5"/>
    <w:rsid w:val="008863B9"/>
    <w:rsid w:val="0088706F"/>
    <w:rsid w:val="00887453"/>
    <w:rsid w:val="00887AE7"/>
    <w:rsid w:val="00890FED"/>
    <w:rsid w:val="008920D0"/>
    <w:rsid w:val="0089289A"/>
    <w:rsid w:val="008941F8"/>
    <w:rsid w:val="008945EC"/>
    <w:rsid w:val="008958E1"/>
    <w:rsid w:val="00895C0C"/>
    <w:rsid w:val="008975A7"/>
    <w:rsid w:val="0089762B"/>
    <w:rsid w:val="008A00B1"/>
    <w:rsid w:val="008A2D23"/>
    <w:rsid w:val="008A2FE0"/>
    <w:rsid w:val="008A309A"/>
    <w:rsid w:val="008A3273"/>
    <w:rsid w:val="008A45A6"/>
    <w:rsid w:val="008A4AF2"/>
    <w:rsid w:val="008A5B8C"/>
    <w:rsid w:val="008B0365"/>
    <w:rsid w:val="008B0619"/>
    <w:rsid w:val="008B0C4A"/>
    <w:rsid w:val="008B1562"/>
    <w:rsid w:val="008B1F81"/>
    <w:rsid w:val="008B1F96"/>
    <w:rsid w:val="008B247F"/>
    <w:rsid w:val="008B272E"/>
    <w:rsid w:val="008B43CE"/>
    <w:rsid w:val="008B492B"/>
    <w:rsid w:val="008B584E"/>
    <w:rsid w:val="008B58C7"/>
    <w:rsid w:val="008C54D3"/>
    <w:rsid w:val="008C6433"/>
    <w:rsid w:val="008C7062"/>
    <w:rsid w:val="008C7500"/>
    <w:rsid w:val="008C790D"/>
    <w:rsid w:val="008C7CFD"/>
    <w:rsid w:val="008D0C7A"/>
    <w:rsid w:val="008D0EAC"/>
    <w:rsid w:val="008D1E89"/>
    <w:rsid w:val="008D31A9"/>
    <w:rsid w:val="008D4C32"/>
    <w:rsid w:val="008D5451"/>
    <w:rsid w:val="008D5A8D"/>
    <w:rsid w:val="008D6599"/>
    <w:rsid w:val="008D6B8D"/>
    <w:rsid w:val="008D748C"/>
    <w:rsid w:val="008E060D"/>
    <w:rsid w:val="008E0E93"/>
    <w:rsid w:val="008E20FD"/>
    <w:rsid w:val="008E2F12"/>
    <w:rsid w:val="008E4762"/>
    <w:rsid w:val="008E4852"/>
    <w:rsid w:val="008E5281"/>
    <w:rsid w:val="008E656B"/>
    <w:rsid w:val="008F0C10"/>
    <w:rsid w:val="008F0E9A"/>
    <w:rsid w:val="008F11DB"/>
    <w:rsid w:val="008F20D0"/>
    <w:rsid w:val="008F3064"/>
    <w:rsid w:val="008F6143"/>
    <w:rsid w:val="008F686C"/>
    <w:rsid w:val="008F6A28"/>
    <w:rsid w:val="008F6C47"/>
    <w:rsid w:val="008F7A22"/>
    <w:rsid w:val="009003CD"/>
    <w:rsid w:val="00900AAE"/>
    <w:rsid w:val="00900E1F"/>
    <w:rsid w:val="0090279D"/>
    <w:rsid w:val="00903CC8"/>
    <w:rsid w:val="0090574E"/>
    <w:rsid w:val="00905B1C"/>
    <w:rsid w:val="00910093"/>
    <w:rsid w:val="009108DE"/>
    <w:rsid w:val="00910B2C"/>
    <w:rsid w:val="00911038"/>
    <w:rsid w:val="009148DE"/>
    <w:rsid w:val="00916635"/>
    <w:rsid w:val="009172CA"/>
    <w:rsid w:val="00917BD2"/>
    <w:rsid w:val="009206F1"/>
    <w:rsid w:val="00920AE0"/>
    <w:rsid w:val="00921154"/>
    <w:rsid w:val="0092157F"/>
    <w:rsid w:val="009230DF"/>
    <w:rsid w:val="00926B2D"/>
    <w:rsid w:val="00927087"/>
    <w:rsid w:val="0092777C"/>
    <w:rsid w:val="00927B98"/>
    <w:rsid w:val="00927FFB"/>
    <w:rsid w:val="009303D0"/>
    <w:rsid w:val="0093083B"/>
    <w:rsid w:val="00931A3A"/>
    <w:rsid w:val="009323D0"/>
    <w:rsid w:val="0093296F"/>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531F"/>
    <w:rsid w:val="0094586B"/>
    <w:rsid w:val="0094611C"/>
    <w:rsid w:val="009511CE"/>
    <w:rsid w:val="00951350"/>
    <w:rsid w:val="00951832"/>
    <w:rsid w:val="00953FBF"/>
    <w:rsid w:val="00954275"/>
    <w:rsid w:val="00955E87"/>
    <w:rsid w:val="00957779"/>
    <w:rsid w:val="0096301F"/>
    <w:rsid w:val="00964433"/>
    <w:rsid w:val="0096452D"/>
    <w:rsid w:val="009649F4"/>
    <w:rsid w:val="009661E1"/>
    <w:rsid w:val="00966B31"/>
    <w:rsid w:val="00970C3E"/>
    <w:rsid w:val="00971230"/>
    <w:rsid w:val="009718DD"/>
    <w:rsid w:val="00971B86"/>
    <w:rsid w:val="0097354F"/>
    <w:rsid w:val="0097359A"/>
    <w:rsid w:val="00973821"/>
    <w:rsid w:val="00973FDF"/>
    <w:rsid w:val="0097471B"/>
    <w:rsid w:val="009748D4"/>
    <w:rsid w:val="00976424"/>
    <w:rsid w:val="0097654F"/>
    <w:rsid w:val="0097676B"/>
    <w:rsid w:val="009777C7"/>
    <w:rsid w:val="009777D9"/>
    <w:rsid w:val="00980D87"/>
    <w:rsid w:val="00980E9E"/>
    <w:rsid w:val="009811E4"/>
    <w:rsid w:val="00981400"/>
    <w:rsid w:val="009815EF"/>
    <w:rsid w:val="00981DEA"/>
    <w:rsid w:val="0098254F"/>
    <w:rsid w:val="0098257C"/>
    <w:rsid w:val="0098280F"/>
    <w:rsid w:val="00982A38"/>
    <w:rsid w:val="00983DC9"/>
    <w:rsid w:val="00985764"/>
    <w:rsid w:val="00985772"/>
    <w:rsid w:val="00985D46"/>
    <w:rsid w:val="00986402"/>
    <w:rsid w:val="00990532"/>
    <w:rsid w:val="00990E4C"/>
    <w:rsid w:val="00990FB6"/>
    <w:rsid w:val="00991401"/>
    <w:rsid w:val="00991B88"/>
    <w:rsid w:val="00991C5A"/>
    <w:rsid w:val="009933BF"/>
    <w:rsid w:val="00993F76"/>
    <w:rsid w:val="0099689E"/>
    <w:rsid w:val="00996ECF"/>
    <w:rsid w:val="00997033"/>
    <w:rsid w:val="009A0CCE"/>
    <w:rsid w:val="009A0F1F"/>
    <w:rsid w:val="009A2640"/>
    <w:rsid w:val="009A3AA3"/>
    <w:rsid w:val="009A4B51"/>
    <w:rsid w:val="009A5753"/>
    <w:rsid w:val="009A579D"/>
    <w:rsid w:val="009B0665"/>
    <w:rsid w:val="009B07C2"/>
    <w:rsid w:val="009B1EEB"/>
    <w:rsid w:val="009B27BC"/>
    <w:rsid w:val="009B3508"/>
    <w:rsid w:val="009B4339"/>
    <w:rsid w:val="009B4FEA"/>
    <w:rsid w:val="009B76F7"/>
    <w:rsid w:val="009C04C5"/>
    <w:rsid w:val="009C364C"/>
    <w:rsid w:val="009C4791"/>
    <w:rsid w:val="009C4B8B"/>
    <w:rsid w:val="009C525A"/>
    <w:rsid w:val="009C6017"/>
    <w:rsid w:val="009C63B6"/>
    <w:rsid w:val="009C66F6"/>
    <w:rsid w:val="009C67AB"/>
    <w:rsid w:val="009D084B"/>
    <w:rsid w:val="009D1EDA"/>
    <w:rsid w:val="009D2346"/>
    <w:rsid w:val="009D3696"/>
    <w:rsid w:val="009D369E"/>
    <w:rsid w:val="009D44AE"/>
    <w:rsid w:val="009D647E"/>
    <w:rsid w:val="009D79D1"/>
    <w:rsid w:val="009E095E"/>
    <w:rsid w:val="009E098A"/>
    <w:rsid w:val="009E1747"/>
    <w:rsid w:val="009E17F8"/>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04B98"/>
    <w:rsid w:val="00A101C7"/>
    <w:rsid w:val="00A1033A"/>
    <w:rsid w:val="00A10706"/>
    <w:rsid w:val="00A118D9"/>
    <w:rsid w:val="00A15E4C"/>
    <w:rsid w:val="00A162B4"/>
    <w:rsid w:val="00A1635A"/>
    <w:rsid w:val="00A1733C"/>
    <w:rsid w:val="00A17BA9"/>
    <w:rsid w:val="00A17E84"/>
    <w:rsid w:val="00A2022F"/>
    <w:rsid w:val="00A20297"/>
    <w:rsid w:val="00A2101A"/>
    <w:rsid w:val="00A21BDE"/>
    <w:rsid w:val="00A22255"/>
    <w:rsid w:val="00A230D8"/>
    <w:rsid w:val="00A24432"/>
    <w:rsid w:val="00A24468"/>
    <w:rsid w:val="00A246B6"/>
    <w:rsid w:val="00A25599"/>
    <w:rsid w:val="00A26FA8"/>
    <w:rsid w:val="00A27C35"/>
    <w:rsid w:val="00A30106"/>
    <w:rsid w:val="00A34984"/>
    <w:rsid w:val="00A360F9"/>
    <w:rsid w:val="00A3632F"/>
    <w:rsid w:val="00A36A56"/>
    <w:rsid w:val="00A36B04"/>
    <w:rsid w:val="00A371CC"/>
    <w:rsid w:val="00A37F5A"/>
    <w:rsid w:val="00A4019E"/>
    <w:rsid w:val="00A404B5"/>
    <w:rsid w:val="00A40638"/>
    <w:rsid w:val="00A41D43"/>
    <w:rsid w:val="00A41EBF"/>
    <w:rsid w:val="00A43B72"/>
    <w:rsid w:val="00A43B99"/>
    <w:rsid w:val="00A44939"/>
    <w:rsid w:val="00A4496E"/>
    <w:rsid w:val="00A468A7"/>
    <w:rsid w:val="00A4751B"/>
    <w:rsid w:val="00A47E70"/>
    <w:rsid w:val="00A50CF0"/>
    <w:rsid w:val="00A50D5C"/>
    <w:rsid w:val="00A50FC5"/>
    <w:rsid w:val="00A51BB8"/>
    <w:rsid w:val="00A61D95"/>
    <w:rsid w:val="00A62901"/>
    <w:rsid w:val="00A633B9"/>
    <w:rsid w:val="00A65B00"/>
    <w:rsid w:val="00A663C0"/>
    <w:rsid w:val="00A6676D"/>
    <w:rsid w:val="00A672A0"/>
    <w:rsid w:val="00A67D28"/>
    <w:rsid w:val="00A7095B"/>
    <w:rsid w:val="00A70CBE"/>
    <w:rsid w:val="00A7423E"/>
    <w:rsid w:val="00A74C39"/>
    <w:rsid w:val="00A74D31"/>
    <w:rsid w:val="00A75117"/>
    <w:rsid w:val="00A7671C"/>
    <w:rsid w:val="00A77F55"/>
    <w:rsid w:val="00A80D14"/>
    <w:rsid w:val="00A80D7E"/>
    <w:rsid w:val="00A811BC"/>
    <w:rsid w:val="00A81B5A"/>
    <w:rsid w:val="00A81F7C"/>
    <w:rsid w:val="00A82AB9"/>
    <w:rsid w:val="00A82B84"/>
    <w:rsid w:val="00A830CB"/>
    <w:rsid w:val="00A8477F"/>
    <w:rsid w:val="00A84B34"/>
    <w:rsid w:val="00A87789"/>
    <w:rsid w:val="00A87DCD"/>
    <w:rsid w:val="00A92DE4"/>
    <w:rsid w:val="00A934A3"/>
    <w:rsid w:val="00A94ADC"/>
    <w:rsid w:val="00A96FFB"/>
    <w:rsid w:val="00A97818"/>
    <w:rsid w:val="00A97CA9"/>
    <w:rsid w:val="00A97E67"/>
    <w:rsid w:val="00AA1000"/>
    <w:rsid w:val="00AA2870"/>
    <w:rsid w:val="00AA2CBC"/>
    <w:rsid w:val="00AA2E10"/>
    <w:rsid w:val="00AA6089"/>
    <w:rsid w:val="00AA6A32"/>
    <w:rsid w:val="00AB45F8"/>
    <w:rsid w:val="00AB4DE8"/>
    <w:rsid w:val="00AB59A2"/>
    <w:rsid w:val="00AB60C8"/>
    <w:rsid w:val="00AB6525"/>
    <w:rsid w:val="00AB66BD"/>
    <w:rsid w:val="00AB7E4B"/>
    <w:rsid w:val="00AC02D9"/>
    <w:rsid w:val="00AC08DC"/>
    <w:rsid w:val="00AC16AA"/>
    <w:rsid w:val="00AC41A3"/>
    <w:rsid w:val="00AC5820"/>
    <w:rsid w:val="00AC5B82"/>
    <w:rsid w:val="00AC73AB"/>
    <w:rsid w:val="00AC7CDF"/>
    <w:rsid w:val="00AD00F8"/>
    <w:rsid w:val="00AD0C26"/>
    <w:rsid w:val="00AD170F"/>
    <w:rsid w:val="00AD1CD8"/>
    <w:rsid w:val="00AD3471"/>
    <w:rsid w:val="00AD452C"/>
    <w:rsid w:val="00AD5823"/>
    <w:rsid w:val="00AD755E"/>
    <w:rsid w:val="00AE07E2"/>
    <w:rsid w:val="00AE10F6"/>
    <w:rsid w:val="00AE2BA4"/>
    <w:rsid w:val="00AE2D3C"/>
    <w:rsid w:val="00AE68C6"/>
    <w:rsid w:val="00AE71FF"/>
    <w:rsid w:val="00AF0211"/>
    <w:rsid w:val="00AF3042"/>
    <w:rsid w:val="00AF3188"/>
    <w:rsid w:val="00AF3A1E"/>
    <w:rsid w:val="00AF3CBE"/>
    <w:rsid w:val="00AF3E02"/>
    <w:rsid w:val="00AF4EBD"/>
    <w:rsid w:val="00AF5029"/>
    <w:rsid w:val="00AF5567"/>
    <w:rsid w:val="00AF5A17"/>
    <w:rsid w:val="00AF5A4C"/>
    <w:rsid w:val="00AF5CDA"/>
    <w:rsid w:val="00AF62A0"/>
    <w:rsid w:val="00AF70E5"/>
    <w:rsid w:val="00AF79FF"/>
    <w:rsid w:val="00B000C9"/>
    <w:rsid w:val="00B00324"/>
    <w:rsid w:val="00B03CEE"/>
    <w:rsid w:val="00B04B11"/>
    <w:rsid w:val="00B066B6"/>
    <w:rsid w:val="00B069F8"/>
    <w:rsid w:val="00B070AB"/>
    <w:rsid w:val="00B07AD4"/>
    <w:rsid w:val="00B10FEA"/>
    <w:rsid w:val="00B11E09"/>
    <w:rsid w:val="00B12B4F"/>
    <w:rsid w:val="00B133FC"/>
    <w:rsid w:val="00B14FBA"/>
    <w:rsid w:val="00B16CE5"/>
    <w:rsid w:val="00B2097B"/>
    <w:rsid w:val="00B209A7"/>
    <w:rsid w:val="00B24BCD"/>
    <w:rsid w:val="00B25022"/>
    <w:rsid w:val="00B25594"/>
    <w:rsid w:val="00B258BB"/>
    <w:rsid w:val="00B26426"/>
    <w:rsid w:val="00B27AAE"/>
    <w:rsid w:val="00B305B7"/>
    <w:rsid w:val="00B31D15"/>
    <w:rsid w:val="00B34371"/>
    <w:rsid w:val="00B350E7"/>
    <w:rsid w:val="00B35733"/>
    <w:rsid w:val="00B36717"/>
    <w:rsid w:val="00B3769E"/>
    <w:rsid w:val="00B403BA"/>
    <w:rsid w:val="00B42A0A"/>
    <w:rsid w:val="00B42F33"/>
    <w:rsid w:val="00B43713"/>
    <w:rsid w:val="00B45147"/>
    <w:rsid w:val="00B464BF"/>
    <w:rsid w:val="00B47703"/>
    <w:rsid w:val="00B505DE"/>
    <w:rsid w:val="00B51DBF"/>
    <w:rsid w:val="00B55F24"/>
    <w:rsid w:val="00B6069B"/>
    <w:rsid w:val="00B60CBB"/>
    <w:rsid w:val="00B6298D"/>
    <w:rsid w:val="00B64911"/>
    <w:rsid w:val="00B66B2A"/>
    <w:rsid w:val="00B66EB3"/>
    <w:rsid w:val="00B67032"/>
    <w:rsid w:val="00B672F6"/>
    <w:rsid w:val="00B67738"/>
    <w:rsid w:val="00B67B97"/>
    <w:rsid w:val="00B71978"/>
    <w:rsid w:val="00B72746"/>
    <w:rsid w:val="00B73656"/>
    <w:rsid w:val="00B741DD"/>
    <w:rsid w:val="00B775FF"/>
    <w:rsid w:val="00B81E4E"/>
    <w:rsid w:val="00B8394E"/>
    <w:rsid w:val="00B853A7"/>
    <w:rsid w:val="00B8565F"/>
    <w:rsid w:val="00B85A69"/>
    <w:rsid w:val="00B86769"/>
    <w:rsid w:val="00B8703E"/>
    <w:rsid w:val="00B87164"/>
    <w:rsid w:val="00B90B12"/>
    <w:rsid w:val="00B921CF"/>
    <w:rsid w:val="00B94239"/>
    <w:rsid w:val="00B94407"/>
    <w:rsid w:val="00B945CC"/>
    <w:rsid w:val="00B94640"/>
    <w:rsid w:val="00B9556D"/>
    <w:rsid w:val="00B95AD1"/>
    <w:rsid w:val="00B95E05"/>
    <w:rsid w:val="00B968C8"/>
    <w:rsid w:val="00BA22CA"/>
    <w:rsid w:val="00BA3122"/>
    <w:rsid w:val="00BA3C8E"/>
    <w:rsid w:val="00BA3EC5"/>
    <w:rsid w:val="00BA514F"/>
    <w:rsid w:val="00BA51D9"/>
    <w:rsid w:val="00BA769E"/>
    <w:rsid w:val="00BB1216"/>
    <w:rsid w:val="00BB3F10"/>
    <w:rsid w:val="00BB4314"/>
    <w:rsid w:val="00BB5515"/>
    <w:rsid w:val="00BB5D2A"/>
    <w:rsid w:val="00BB5DFC"/>
    <w:rsid w:val="00BB6DF0"/>
    <w:rsid w:val="00BB7436"/>
    <w:rsid w:val="00BB765B"/>
    <w:rsid w:val="00BB7B8E"/>
    <w:rsid w:val="00BC0BB6"/>
    <w:rsid w:val="00BC1806"/>
    <w:rsid w:val="00BC1C10"/>
    <w:rsid w:val="00BC1F9E"/>
    <w:rsid w:val="00BC1FF6"/>
    <w:rsid w:val="00BC3534"/>
    <w:rsid w:val="00BC3BE4"/>
    <w:rsid w:val="00BC3C39"/>
    <w:rsid w:val="00BC5860"/>
    <w:rsid w:val="00BD2516"/>
    <w:rsid w:val="00BD279D"/>
    <w:rsid w:val="00BD55DC"/>
    <w:rsid w:val="00BD6B3F"/>
    <w:rsid w:val="00BD6BB8"/>
    <w:rsid w:val="00BD6F92"/>
    <w:rsid w:val="00BD7453"/>
    <w:rsid w:val="00BD7DFE"/>
    <w:rsid w:val="00BE0EA7"/>
    <w:rsid w:val="00BE1660"/>
    <w:rsid w:val="00BE2D4D"/>
    <w:rsid w:val="00BE3A09"/>
    <w:rsid w:val="00BE435E"/>
    <w:rsid w:val="00BE6736"/>
    <w:rsid w:val="00BF0DA2"/>
    <w:rsid w:val="00BF1074"/>
    <w:rsid w:val="00BF1334"/>
    <w:rsid w:val="00BF2857"/>
    <w:rsid w:val="00BF2ABE"/>
    <w:rsid w:val="00BF362C"/>
    <w:rsid w:val="00BF501E"/>
    <w:rsid w:val="00BF5939"/>
    <w:rsid w:val="00BF6D79"/>
    <w:rsid w:val="00C011CB"/>
    <w:rsid w:val="00C030E1"/>
    <w:rsid w:val="00C043B1"/>
    <w:rsid w:val="00C0503D"/>
    <w:rsid w:val="00C051B3"/>
    <w:rsid w:val="00C06883"/>
    <w:rsid w:val="00C075F3"/>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1171"/>
    <w:rsid w:val="00C41B14"/>
    <w:rsid w:val="00C4285C"/>
    <w:rsid w:val="00C42ACC"/>
    <w:rsid w:val="00C44D37"/>
    <w:rsid w:val="00C44E36"/>
    <w:rsid w:val="00C4532A"/>
    <w:rsid w:val="00C45455"/>
    <w:rsid w:val="00C45801"/>
    <w:rsid w:val="00C500F4"/>
    <w:rsid w:val="00C53C25"/>
    <w:rsid w:val="00C5453E"/>
    <w:rsid w:val="00C5481C"/>
    <w:rsid w:val="00C5652B"/>
    <w:rsid w:val="00C573A4"/>
    <w:rsid w:val="00C60976"/>
    <w:rsid w:val="00C61B88"/>
    <w:rsid w:val="00C625D1"/>
    <w:rsid w:val="00C657C0"/>
    <w:rsid w:val="00C66341"/>
    <w:rsid w:val="00C66BA2"/>
    <w:rsid w:val="00C66FBB"/>
    <w:rsid w:val="00C67159"/>
    <w:rsid w:val="00C70687"/>
    <w:rsid w:val="00C70723"/>
    <w:rsid w:val="00C70991"/>
    <w:rsid w:val="00C70BFF"/>
    <w:rsid w:val="00C70CE0"/>
    <w:rsid w:val="00C71E38"/>
    <w:rsid w:val="00C724D6"/>
    <w:rsid w:val="00C7416D"/>
    <w:rsid w:val="00C776EF"/>
    <w:rsid w:val="00C809E8"/>
    <w:rsid w:val="00C81126"/>
    <w:rsid w:val="00C815C5"/>
    <w:rsid w:val="00C8417D"/>
    <w:rsid w:val="00C847D5"/>
    <w:rsid w:val="00C860AD"/>
    <w:rsid w:val="00C90964"/>
    <w:rsid w:val="00C91878"/>
    <w:rsid w:val="00C91B0B"/>
    <w:rsid w:val="00C9228B"/>
    <w:rsid w:val="00C92B25"/>
    <w:rsid w:val="00C956F4"/>
    <w:rsid w:val="00C95985"/>
    <w:rsid w:val="00C96AFF"/>
    <w:rsid w:val="00C97CD3"/>
    <w:rsid w:val="00C97CED"/>
    <w:rsid w:val="00CA47BF"/>
    <w:rsid w:val="00CA4E18"/>
    <w:rsid w:val="00CA682E"/>
    <w:rsid w:val="00CB24C8"/>
    <w:rsid w:val="00CB3E7C"/>
    <w:rsid w:val="00CB5420"/>
    <w:rsid w:val="00CB54A0"/>
    <w:rsid w:val="00CB59D1"/>
    <w:rsid w:val="00CB5D28"/>
    <w:rsid w:val="00CB662A"/>
    <w:rsid w:val="00CB6997"/>
    <w:rsid w:val="00CB77A3"/>
    <w:rsid w:val="00CC131D"/>
    <w:rsid w:val="00CC1F2D"/>
    <w:rsid w:val="00CC24D5"/>
    <w:rsid w:val="00CC25A1"/>
    <w:rsid w:val="00CC328B"/>
    <w:rsid w:val="00CC3411"/>
    <w:rsid w:val="00CC3A54"/>
    <w:rsid w:val="00CC3C38"/>
    <w:rsid w:val="00CC3E29"/>
    <w:rsid w:val="00CC4497"/>
    <w:rsid w:val="00CC5026"/>
    <w:rsid w:val="00CC64D3"/>
    <w:rsid w:val="00CC68D0"/>
    <w:rsid w:val="00CC79FD"/>
    <w:rsid w:val="00CC7CD7"/>
    <w:rsid w:val="00CC7E25"/>
    <w:rsid w:val="00CD01C4"/>
    <w:rsid w:val="00CD1140"/>
    <w:rsid w:val="00CD2667"/>
    <w:rsid w:val="00CD3710"/>
    <w:rsid w:val="00CD3B71"/>
    <w:rsid w:val="00CD59F9"/>
    <w:rsid w:val="00CD5BCB"/>
    <w:rsid w:val="00CE0B5C"/>
    <w:rsid w:val="00CE197B"/>
    <w:rsid w:val="00CE22D2"/>
    <w:rsid w:val="00CE3D8E"/>
    <w:rsid w:val="00CE4B93"/>
    <w:rsid w:val="00CE690A"/>
    <w:rsid w:val="00CE6E80"/>
    <w:rsid w:val="00CE73FB"/>
    <w:rsid w:val="00CE7CCD"/>
    <w:rsid w:val="00CF19B6"/>
    <w:rsid w:val="00CF1DE1"/>
    <w:rsid w:val="00CF23C6"/>
    <w:rsid w:val="00CF2C27"/>
    <w:rsid w:val="00CF3221"/>
    <w:rsid w:val="00D01506"/>
    <w:rsid w:val="00D01583"/>
    <w:rsid w:val="00D01893"/>
    <w:rsid w:val="00D02A54"/>
    <w:rsid w:val="00D03D56"/>
    <w:rsid w:val="00D03F9A"/>
    <w:rsid w:val="00D059B8"/>
    <w:rsid w:val="00D05AC9"/>
    <w:rsid w:val="00D06D51"/>
    <w:rsid w:val="00D07F54"/>
    <w:rsid w:val="00D1192C"/>
    <w:rsid w:val="00D11C1C"/>
    <w:rsid w:val="00D13A49"/>
    <w:rsid w:val="00D13F85"/>
    <w:rsid w:val="00D144C2"/>
    <w:rsid w:val="00D1552A"/>
    <w:rsid w:val="00D15DCA"/>
    <w:rsid w:val="00D15F53"/>
    <w:rsid w:val="00D1608D"/>
    <w:rsid w:val="00D16A5F"/>
    <w:rsid w:val="00D1780C"/>
    <w:rsid w:val="00D21870"/>
    <w:rsid w:val="00D22886"/>
    <w:rsid w:val="00D23B1D"/>
    <w:rsid w:val="00D23BB3"/>
    <w:rsid w:val="00D24991"/>
    <w:rsid w:val="00D25983"/>
    <w:rsid w:val="00D25986"/>
    <w:rsid w:val="00D276BF"/>
    <w:rsid w:val="00D309A2"/>
    <w:rsid w:val="00D31716"/>
    <w:rsid w:val="00D31ABF"/>
    <w:rsid w:val="00D32465"/>
    <w:rsid w:val="00D33141"/>
    <w:rsid w:val="00D358D6"/>
    <w:rsid w:val="00D3624A"/>
    <w:rsid w:val="00D36494"/>
    <w:rsid w:val="00D4081B"/>
    <w:rsid w:val="00D426B0"/>
    <w:rsid w:val="00D42E87"/>
    <w:rsid w:val="00D44097"/>
    <w:rsid w:val="00D442CB"/>
    <w:rsid w:val="00D454B6"/>
    <w:rsid w:val="00D4571C"/>
    <w:rsid w:val="00D467F6"/>
    <w:rsid w:val="00D46D4B"/>
    <w:rsid w:val="00D479BB"/>
    <w:rsid w:val="00D47E16"/>
    <w:rsid w:val="00D50255"/>
    <w:rsid w:val="00D51841"/>
    <w:rsid w:val="00D524A9"/>
    <w:rsid w:val="00D5272B"/>
    <w:rsid w:val="00D52B18"/>
    <w:rsid w:val="00D52F53"/>
    <w:rsid w:val="00D534D6"/>
    <w:rsid w:val="00D54234"/>
    <w:rsid w:val="00D547B5"/>
    <w:rsid w:val="00D5499C"/>
    <w:rsid w:val="00D54E0E"/>
    <w:rsid w:val="00D55846"/>
    <w:rsid w:val="00D5639B"/>
    <w:rsid w:val="00D5660A"/>
    <w:rsid w:val="00D56DCA"/>
    <w:rsid w:val="00D56F7A"/>
    <w:rsid w:val="00D5719C"/>
    <w:rsid w:val="00D60B5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693"/>
    <w:rsid w:val="00D76DD2"/>
    <w:rsid w:val="00D77B18"/>
    <w:rsid w:val="00D80890"/>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0EC"/>
    <w:rsid w:val="00D9723C"/>
    <w:rsid w:val="00D972DC"/>
    <w:rsid w:val="00DA081B"/>
    <w:rsid w:val="00DA1429"/>
    <w:rsid w:val="00DA2DB2"/>
    <w:rsid w:val="00DA3682"/>
    <w:rsid w:val="00DA598C"/>
    <w:rsid w:val="00DA63A3"/>
    <w:rsid w:val="00DA6B06"/>
    <w:rsid w:val="00DB008B"/>
    <w:rsid w:val="00DB1217"/>
    <w:rsid w:val="00DB200C"/>
    <w:rsid w:val="00DB20ED"/>
    <w:rsid w:val="00DB33EE"/>
    <w:rsid w:val="00DB3660"/>
    <w:rsid w:val="00DB576A"/>
    <w:rsid w:val="00DB59C9"/>
    <w:rsid w:val="00DB64C2"/>
    <w:rsid w:val="00DB65A3"/>
    <w:rsid w:val="00DC173F"/>
    <w:rsid w:val="00DC18A4"/>
    <w:rsid w:val="00DC20B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5A8E"/>
    <w:rsid w:val="00DE0AB4"/>
    <w:rsid w:val="00DE34CF"/>
    <w:rsid w:val="00DE3C07"/>
    <w:rsid w:val="00DE60DE"/>
    <w:rsid w:val="00DE6EC5"/>
    <w:rsid w:val="00DE745F"/>
    <w:rsid w:val="00DF0891"/>
    <w:rsid w:val="00DF3247"/>
    <w:rsid w:val="00DF398D"/>
    <w:rsid w:val="00DF443B"/>
    <w:rsid w:val="00DF564D"/>
    <w:rsid w:val="00DF6D81"/>
    <w:rsid w:val="00DF7294"/>
    <w:rsid w:val="00E01B63"/>
    <w:rsid w:val="00E01EB4"/>
    <w:rsid w:val="00E025F0"/>
    <w:rsid w:val="00E06071"/>
    <w:rsid w:val="00E067D7"/>
    <w:rsid w:val="00E10794"/>
    <w:rsid w:val="00E10D84"/>
    <w:rsid w:val="00E12224"/>
    <w:rsid w:val="00E13454"/>
    <w:rsid w:val="00E13F3D"/>
    <w:rsid w:val="00E17B5C"/>
    <w:rsid w:val="00E20A07"/>
    <w:rsid w:val="00E21021"/>
    <w:rsid w:val="00E212FC"/>
    <w:rsid w:val="00E2147E"/>
    <w:rsid w:val="00E21E31"/>
    <w:rsid w:val="00E2322A"/>
    <w:rsid w:val="00E23543"/>
    <w:rsid w:val="00E2498C"/>
    <w:rsid w:val="00E258E9"/>
    <w:rsid w:val="00E25A27"/>
    <w:rsid w:val="00E26557"/>
    <w:rsid w:val="00E26D47"/>
    <w:rsid w:val="00E3340E"/>
    <w:rsid w:val="00E33BD8"/>
    <w:rsid w:val="00E33E2A"/>
    <w:rsid w:val="00E34052"/>
    <w:rsid w:val="00E34898"/>
    <w:rsid w:val="00E360D0"/>
    <w:rsid w:val="00E404AD"/>
    <w:rsid w:val="00E40F03"/>
    <w:rsid w:val="00E41FA8"/>
    <w:rsid w:val="00E42FDF"/>
    <w:rsid w:val="00E43281"/>
    <w:rsid w:val="00E436BB"/>
    <w:rsid w:val="00E43873"/>
    <w:rsid w:val="00E450C4"/>
    <w:rsid w:val="00E454BE"/>
    <w:rsid w:val="00E47EDB"/>
    <w:rsid w:val="00E50DB4"/>
    <w:rsid w:val="00E50EE5"/>
    <w:rsid w:val="00E5170A"/>
    <w:rsid w:val="00E52B3C"/>
    <w:rsid w:val="00E52CEE"/>
    <w:rsid w:val="00E53D5D"/>
    <w:rsid w:val="00E5402B"/>
    <w:rsid w:val="00E55257"/>
    <w:rsid w:val="00E5680D"/>
    <w:rsid w:val="00E57799"/>
    <w:rsid w:val="00E615A5"/>
    <w:rsid w:val="00E61E99"/>
    <w:rsid w:val="00E62795"/>
    <w:rsid w:val="00E64842"/>
    <w:rsid w:val="00E64913"/>
    <w:rsid w:val="00E655B8"/>
    <w:rsid w:val="00E7141B"/>
    <w:rsid w:val="00E72993"/>
    <w:rsid w:val="00E7319B"/>
    <w:rsid w:val="00E732ED"/>
    <w:rsid w:val="00E73448"/>
    <w:rsid w:val="00E74EF5"/>
    <w:rsid w:val="00E77028"/>
    <w:rsid w:val="00E8041F"/>
    <w:rsid w:val="00E806F5"/>
    <w:rsid w:val="00E80D40"/>
    <w:rsid w:val="00E81BAD"/>
    <w:rsid w:val="00E82BD4"/>
    <w:rsid w:val="00E83026"/>
    <w:rsid w:val="00E83303"/>
    <w:rsid w:val="00E834D4"/>
    <w:rsid w:val="00E84742"/>
    <w:rsid w:val="00E87A79"/>
    <w:rsid w:val="00E90308"/>
    <w:rsid w:val="00E9081B"/>
    <w:rsid w:val="00E9198A"/>
    <w:rsid w:val="00E93996"/>
    <w:rsid w:val="00E93B0A"/>
    <w:rsid w:val="00E93E6F"/>
    <w:rsid w:val="00E95AE0"/>
    <w:rsid w:val="00E977B2"/>
    <w:rsid w:val="00EA1350"/>
    <w:rsid w:val="00EA3D64"/>
    <w:rsid w:val="00EA4135"/>
    <w:rsid w:val="00EA4732"/>
    <w:rsid w:val="00EA54AC"/>
    <w:rsid w:val="00EB06DC"/>
    <w:rsid w:val="00EB08A8"/>
    <w:rsid w:val="00EB09B7"/>
    <w:rsid w:val="00EB11D7"/>
    <w:rsid w:val="00EB128A"/>
    <w:rsid w:val="00EB13D3"/>
    <w:rsid w:val="00EB1448"/>
    <w:rsid w:val="00EB251E"/>
    <w:rsid w:val="00EB291E"/>
    <w:rsid w:val="00EB2A5B"/>
    <w:rsid w:val="00EB331D"/>
    <w:rsid w:val="00EB383E"/>
    <w:rsid w:val="00EB4741"/>
    <w:rsid w:val="00EB5C3A"/>
    <w:rsid w:val="00EB7228"/>
    <w:rsid w:val="00EC03F0"/>
    <w:rsid w:val="00EC0791"/>
    <w:rsid w:val="00EC0F9B"/>
    <w:rsid w:val="00EC26AF"/>
    <w:rsid w:val="00EC32CC"/>
    <w:rsid w:val="00EC4112"/>
    <w:rsid w:val="00EC4C8F"/>
    <w:rsid w:val="00EC4F18"/>
    <w:rsid w:val="00EC5059"/>
    <w:rsid w:val="00EC7A0F"/>
    <w:rsid w:val="00ED0B2D"/>
    <w:rsid w:val="00ED2DA9"/>
    <w:rsid w:val="00ED389F"/>
    <w:rsid w:val="00ED4EA9"/>
    <w:rsid w:val="00ED50B9"/>
    <w:rsid w:val="00ED6EED"/>
    <w:rsid w:val="00ED745E"/>
    <w:rsid w:val="00ED7F76"/>
    <w:rsid w:val="00EE0F56"/>
    <w:rsid w:val="00EE1A43"/>
    <w:rsid w:val="00EE1CD5"/>
    <w:rsid w:val="00EE2612"/>
    <w:rsid w:val="00EE2945"/>
    <w:rsid w:val="00EE365A"/>
    <w:rsid w:val="00EE3836"/>
    <w:rsid w:val="00EE3A56"/>
    <w:rsid w:val="00EE4120"/>
    <w:rsid w:val="00EE61B4"/>
    <w:rsid w:val="00EE764E"/>
    <w:rsid w:val="00EE7D7C"/>
    <w:rsid w:val="00EF0EAA"/>
    <w:rsid w:val="00EF1776"/>
    <w:rsid w:val="00EF1BA3"/>
    <w:rsid w:val="00EF2377"/>
    <w:rsid w:val="00EF3708"/>
    <w:rsid w:val="00F01FF0"/>
    <w:rsid w:val="00F021B2"/>
    <w:rsid w:val="00F03D82"/>
    <w:rsid w:val="00F046C2"/>
    <w:rsid w:val="00F05D62"/>
    <w:rsid w:val="00F1212B"/>
    <w:rsid w:val="00F12255"/>
    <w:rsid w:val="00F122A9"/>
    <w:rsid w:val="00F159BF"/>
    <w:rsid w:val="00F174DD"/>
    <w:rsid w:val="00F175FE"/>
    <w:rsid w:val="00F21DEE"/>
    <w:rsid w:val="00F21E00"/>
    <w:rsid w:val="00F21FE5"/>
    <w:rsid w:val="00F223E2"/>
    <w:rsid w:val="00F229F8"/>
    <w:rsid w:val="00F23150"/>
    <w:rsid w:val="00F25D98"/>
    <w:rsid w:val="00F2648D"/>
    <w:rsid w:val="00F300FB"/>
    <w:rsid w:val="00F30BC2"/>
    <w:rsid w:val="00F3200A"/>
    <w:rsid w:val="00F3247F"/>
    <w:rsid w:val="00F366AD"/>
    <w:rsid w:val="00F405E9"/>
    <w:rsid w:val="00F41DCA"/>
    <w:rsid w:val="00F4354A"/>
    <w:rsid w:val="00F43CA0"/>
    <w:rsid w:val="00F45DDB"/>
    <w:rsid w:val="00F46406"/>
    <w:rsid w:val="00F47FDF"/>
    <w:rsid w:val="00F50AA3"/>
    <w:rsid w:val="00F51891"/>
    <w:rsid w:val="00F5197F"/>
    <w:rsid w:val="00F52E31"/>
    <w:rsid w:val="00F54D16"/>
    <w:rsid w:val="00F55B9B"/>
    <w:rsid w:val="00F55D37"/>
    <w:rsid w:val="00F55FBD"/>
    <w:rsid w:val="00F57FDE"/>
    <w:rsid w:val="00F60AA1"/>
    <w:rsid w:val="00F63155"/>
    <w:rsid w:val="00F636E2"/>
    <w:rsid w:val="00F63B42"/>
    <w:rsid w:val="00F64805"/>
    <w:rsid w:val="00F66723"/>
    <w:rsid w:val="00F67685"/>
    <w:rsid w:val="00F702C6"/>
    <w:rsid w:val="00F7292B"/>
    <w:rsid w:val="00F72C44"/>
    <w:rsid w:val="00F730D0"/>
    <w:rsid w:val="00F77E8A"/>
    <w:rsid w:val="00F801D0"/>
    <w:rsid w:val="00F80CB5"/>
    <w:rsid w:val="00F8129C"/>
    <w:rsid w:val="00F81C44"/>
    <w:rsid w:val="00F81F5A"/>
    <w:rsid w:val="00F83454"/>
    <w:rsid w:val="00F83A28"/>
    <w:rsid w:val="00F83BE2"/>
    <w:rsid w:val="00F83DF7"/>
    <w:rsid w:val="00F84BF6"/>
    <w:rsid w:val="00F84EF4"/>
    <w:rsid w:val="00F853B7"/>
    <w:rsid w:val="00F85B65"/>
    <w:rsid w:val="00F86FF6"/>
    <w:rsid w:val="00F92FC7"/>
    <w:rsid w:val="00F94355"/>
    <w:rsid w:val="00F948C5"/>
    <w:rsid w:val="00F94B15"/>
    <w:rsid w:val="00F95B60"/>
    <w:rsid w:val="00FA0C99"/>
    <w:rsid w:val="00FA10AF"/>
    <w:rsid w:val="00FA736C"/>
    <w:rsid w:val="00FB3BB0"/>
    <w:rsid w:val="00FB3BF7"/>
    <w:rsid w:val="00FB3CCD"/>
    <w:rsid w:val="00FB41D4"/>
    <w:rsid w:val="00FB4CDF"/>
    <w:rsid w:val="00FB58E7"/>
    <w:rsid w:val="00FB6340"/>
    <w:rsid w:val="00FB6386"/>
    <w:rsid w:val="00FB7469"/>
    <w:rsid w:val="00FC00B6"/>
    <w:rsid w:val="00FC0130"/>
    <w:rsid w:val="00FC14EA"/>
    <w:rsid w:val="00FC1546"/>
    <w:rsid w:val="00FC25A3"/>
    <w:rsid w:val="00FC38F1"/>
    <w:rsid w:val="00FC3B1A"/>
    <w:rsid w:val="00FC4490"/>
    <w:rsid w:val="00FC4EAF"/>
    <w:rsid w:val="00FC5295"/>
    <w:rsid w:val="00FC57D0"/>
    <w:rsid w:val="00FC7358"/>
    <w:rsid w:val="00FD0321"/>
    <w:rsid w:val="00FD2D32"/>
    <w:rsid w:val="00FD2E0E"/>
    <w:rsid w:val="00FD36E0"/>
    <w:rsid w:val="00FD7B13"/>
    <w:rsid w:val="00FE09EF"/>
    <w:rsid w:val="00FE3442"/>
    <w:rsid w:val="00FE378E"/>
    <w:rsid w:val="00FE40BC"/>
    <w:rsid w:val="00FE513D"/>
    <w:rsid w:val="00FE5260"/>
    <w:rsid w:val="00FF090D"/>
    <w:rsid w:val="00FF0A29"/>
    <w:rsid w:val="00FF0E8D"/>
    <w:rsid w:val="00FF0FD1"/>
    <w:rsid w:val="00FF2190"/>
    <w:rsid w:val="00FF4A9A"/>
    <w:rsid w:val="00FF4DC9"/>
    <w:rsid w:val="00FF5AFE"/>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uiPriority w:val="9"/>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 w:type="paragraph" w:customStyle="1" w:styleId="Normalafterfloat">
    <w:name w:val="Normal after float"/>
    <w:basedOn w:val="Normal"/>
    <w:next w:val="Normal"/>
    <w:qFormat/>
    <w:rsid w:val="001E6386"/>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1E6386"/>
    <w:pPr>
      <w:keepNext/>
      <w:overflowPunct w:val="0"/>
      <w:autoSpaceDE w:val="0"/>
      <w:autoSpaceDN w:val="0"/>
      <w:adjustRightInd w:val="0"/>
      <w:spacing w:before="60" w:after="6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00008272">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01772809">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Gunkel, S.N.B. (Simon)</cp:lastModifiedBy>
  <cp:revision>11</cp:revision>
  <cp:lastPrinted>1900-01-01T08:00:00Z</cp:lastPrinted>
  <dcterms:created xsi:type="dcterms:W3CDTF">2021-11-16T06:29:00Z</dcterms:created>
  <dcterms:modified xsi:type="dcterms:W3CDTF">2022-01-31T14:17:00Z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